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1676916652"/>
        <w:docPartObj>
          <w:docPartGallery w:val="Cover Pages"/>
          <w:docPartUnique/>
        </w:docPartObj>
      </w:sdtPr>
      <w:sdtContent>
        <w:p w14:paraId="158F3622" w14:textId="77777777" w:rsidR="000C7666" w:rsidRDefault="000C7666" w:rsidP="00D60A25">
          <w:pPr>
            <w:pStyle w:val="Coverspacer"/>
            <w:spacing w:after="10400"/>
          </w:pPr>
          <w:r>
            <w:rPr>
              <w:noProof/>
            </w:rPr>
            <mc:AlternateContent>
              <mc:Choice Requires="wps">
                <w:drawing>
                  <wp:anchor distT="0" distB="0" distL="114300" distR="114300" simplePos="0" relativeHeight="251739136" behindDoc="0" locked="0" layoutInCell="1" allowOverlap="1" wp14:anchorId="1F95B29B" wp14:editId="4CF19922">
                    <wp:simplePos x="0" y="0"/>
                    <wp:positionH relativeFrom="column">
                      <wp:posOffset>-665798</wp:posOffset>
                    </wp:positionH>
                    <wp:positionV relativeFrom="paragraph">
                      <wp:posOffset>656908</wp:posOffset>
                    </wp:positionV>
                    <wp:extent cx="972185" cy="342900"/>
                    <wp:effectExtent l="9843" t="9207" r="9207" b="9208"/>
                    <wp:wrapNone/>
                    <wp:docPr id="1129895828" name="Text Box 4"/>
                    <wp:cNvGraphicFramePr/>
                    <a:graphic xmlns:a="http://schemas.openxmlformats.org/drawingml/2006/main">
                      <a:graphicData uri="http://schemas.microsoft.com/office/word/2010/wordprocessingShape">
                        <wps:wsp>
                          <wps:cNvSpPr txBox="1"/>
                          <wps:spPr>
                            <a:xfrm rot="16200000">
                              <a:off x="0" y="0"/>
                              <a:ext cx="972185" cy="342900"/>
                            </a:xfrm>
                            <a:prstGeom prst="rect">
                              <a:avLst/>
                            </a:prstGeom>
                            <a:noFill/>
                            <a:ln w="6350">
                              <a:noFill/>
                            </a:ln>
                          </wps:spPr>
                          <wps:txbx>
                            <w:txbxContent>
                              <w:p w14:paraId="2BEE9A5A" w14:textId="77777777" w:rsidR="000C7666" w:rsidRDefault="000C7666">
                                <w:pPr>
                                  <w:rPr>
                                    <w:b/>
                                    <w:bCs/>
                                    <w:color w:val="939597"/>
                                    <w:sz w:val="24"/>
                                    <w:szCs w:val="24"/>
                                  </w:rPr>
                                </w:pPr>
                                <w:r w:rsidRPr="00D60A25">
                                  <w:rPr>
                                    <w:b/>
                                    <w:bCs/>
                                    <w:color w:val="939597"/>
                                    <w:sz w:val="24"/>
                                    <w:szCs w:val="24"/>
                                  </w:rPr>
                                  <w:t>msq.org.a</w:t>
                                </w:r>
                                <w:r>
                                  <w:rPr>
                                    <w:b/>
                                    <w:bCs/>
                                    <w:color w:val="939597"/>
                                    <w:sz w:val="24"/>
                                    <w:szCs w:val="24"/>
                                  </w:rPr>
                                  <w:t>u</w:t>
                                </w:r>
                              </w:p>
                              <w:p w14:paraId="7BA4435C" w14:textId="77777777" w:rsidR="000C7666" w:rsidRPr="00D60A25" w:rsidRDefault="000C7666">
                                <w:pPr>
                                  <w:rPr>
                                    <w:b/>
                                    <w:bCs/>
                                    <w:color w:val="939597"/>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F95B29B" id="_x0000_t202" coordsize="21600,21600" o:spt="202" path="m,l,21600r21600,l21600,xe">
                    <v:stroke joinstyle="miter"/>
                    <v:path gradientshapeok="t" o:connecttype="rect"/>
                  </v:shapetype>
                  <v:shape id="Text Box 4" o:spid="_x0000_s1026" type="#_x0000_t202" style="position:absolute;margin-left:-52.45pt;margin-top:51.75pt;width:76.55pt;height:27pt;rotation:-90;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" filled="f" stroked="f" strokeweight=".5pt">
                    <v:textbox inset="0,0,0,0">
                      <w:txbxContent>
                        <w:p w14:paraId="2BEE9A5A" w14:textId="77777777" w:rsidR="000C7666" w:rsidRDefault="000C7666">
                          <w:pPr>
                            <w:rPr>
                              <w:b/>
                              <w:bCs/>
                              <w:color w:val="939597"/>
                              <w:sz w:val="24"/>
                              <w:szCs w:val="24"/>
                            </w:rPr>
                          </w:pPr>
                          <w:r w:rsidRPr="00D60A25">
                            <w:rPr>
                              <w:b/>
                              <w:bCs/>
                              <w:color w:val="939597"/>
                              <w:sz w:val="24"/>
                              <w:szCs w:val="24"/>
                            </w:rPr>
                            <w:t>msq.org.a</w:t>
                          </w:r>
                          <w:r>
                            <w:rPr>
                              <w:b/>
                              <w:bCs/>
                              <w:color w:val="939597"/>
                              <w:sz w:val="24"/>
                              <w:szCs w:val="24"/>
                            </w:rPr>
                            <w:t>u</w:t>
                          </w:r>
                        </w:p>
                        <w:p w14:paraId="7BA4435C" w14:textId="77777777" w:rsidR="000C7666" w:rsidRPr="00D60A25" w:rsidRDefault="000C7666">
                          <w:pPr>
                            <w:rPr>
                              <w:b/>
                              <w:bCs/>
                              <w:color w:val="939597"/>
                              <w:sz w:val="24"/>
                              <w:szCs w:val="24"/>
                            </w:rPr>
                          </w:pPr>
                        </w:p>
                      </w:txbxContent>
                    </v:textbox>
                  </v:shape>
                </w:pict>
              </mc:Fallback>
            </mc:AlternateContent>
          </w:r>
          <w:r>
            <w:rPr>
              <w:noProof/>
            </w:rPr>
            <mc:AlternateContent>
              <mc:Choice Requires="wps">
                <w:drawing>
                  <wp:anchor distT="0" distB="0" distL="114300" distR="114300" simplePos="0" relativeHeight="251743232" behindDoc="0" locked="0" layoutInCell="1" allowOverlap="1" wp14:anchorId="6B8C895C" wp14:editId="097E90BA">
                    <wp:simplePos x="0" y="0"/>
                    <wp:positionH relativeFrom="column">
                      <wp:posOffset>-203835</wp:posOffset>
                    </wp:positionH>
                    <wp:positionV relativeFrom="page">
                      <wp:posOffset>2965450</wp:posOffset>
                    </wp:positionV>
                    <wp:extent cx="0" cy="5861050"/>
                    <wp:effectExtent l="0" t="0" r="38100" b="25400"/>
                    <wp:wrapNone/>
                    <wp:docPr id="1065926227" name="Straight Connector 3"/>
                    <wp:cNvGraphicFramePr/>
                    <a:graphic xmlns:a="http://schemas.openxmlformats.org/drawingml/2006/main">
                      <a:graphicData uri="http://schemas.microsoft.com/office/word/2010/wordprocessingShape">
                        <wps:wsp>
                          <wps:cNvCnPr/>
                          <wps:spPr>
                            <a:xfrm>
                              <a:off x="0" y="0"/>
                              <a:ext cx="0" cy="5861050"/>
                            </a:xfrm>
                            <a:prstGeom prst="line">
                              <a:avLst/>
                            </a:prstGeom>
                            <a:ln>
                              <a:solidFill>
                                <a:srgbClr val="939597"/>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6D1C892" id="Straight Connector 3" o:spid="_x0000_s1026" style="position:absolute;z-index:25174323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 from="-16.05pt,233.5pt" to="-16.0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" strokecolor="#939597" strokeweight="1pt">
                    <v:stroke joinstyle="miter"/>
                    <w10:wrap anchory="page"/>
                  </v:line>
                </w:pict>
              </mc:Fallback>
            </mc:AlternateContent>
          </w:r>
          <w:r>
            <w:rPr>
              <w:noProof/>
            </w:rPr>
            <mc:AlternateContent>
              <mc:Choice Requires="wps">
                <w:drawing>
                  <wp:anchor distT="0" distB="0" distL="114300" distR="114300" simplePos="0" relativeHeight="251738112" behindDoc="0" locked="0" layoutInCell="1" allowOverlap="1" wp14:anchorId="5782DE40" wp14:editId="52951D4F">
                    <wp:simplePos x="0" y="0"/>
                    <wp:positionH relativeFrom="column">
                      <wp:posOffset>158115</wp:posOffset>
                    </wp:positionH>
                    <wp:positionV relativeFrom="page">
                      <wp:posOffset>5039995</wp:posOffset>
                    </wp:positionV>
                    <wp:extent cx="5177117" cy="2745740"/>
                    <wp:effectExtent l="0" t="0" r="5080" b="0"/>
                    <wp:wrapNone/>
                    <wp:docPr id="1573738752" name="Text Box 2"/>
                    <wp:cNvGraphicFramePr/>
                    <a:graphic xmlns:a="http://schemas.openxmlformats.org/drawingml/2006/main">
                      <a:graphicData uri="http://schemas.microsoft.com/office/word/2010/wordprocessingShape">
                        <wps:wsp>
                          <wps:cNvSpPr txBox="1"/>
                          <wps:spPr>
                            <a:xfrm>
                              <a:off x="0" y="0"/>
                              <a:ext cx="5177117" cy="2745740"/>
                            </a:xfrm>
                            <a:prstGeom prst="rect">
                              <a:avLst/>
                            </a:prstGeom>
                            <a:noFill/>
                            <a:ln w="6350">
                              <a:noFill/>
                            </a:ln>
                          </wps:spPr>
                          <wps:txbx>
                            <w:txbxContent>
                              <w:p w14:paraId="71EF85B6" w14:textId="6A2F02F9" w:rsidR="005158F1" w:rsidRDefault="005158F1" w:rsidP="0067216C">
                                <w:pPr>
                                  <w:pStyle w:val="Subtitle"/>
                                  <w:rPr>
                                    <w:rFonts w:asciiTheme="majorHAnsi" w:hAnsiTheme="majorHAnsi"/>
                                    <w:b/>
                                    <w:color w:val="1A0083" w:themeColor="accent1"/>
                                    <w:spacing w:val="-10"/>
                                    <w:kern w:val="28"/>
                                    <w:sz w:val="72"/>
                                    <w:szCs w:val="56"/>
                                  </w:rPr>
                                </w:pPr>
                                <w:r w:rsidRPr="005158F1">
                                  <w:rPr>
                                    <w:rFonts w:asciiTheme="majorHAnsi" w:hAnsiTheme="majorHAnsi"/>
                                    <w:b/>
                                    <w:color w:val="1A0083" w:themeColor="accent1"/>
                                    <w:spacing w:val="-10"/>
                                    <w:kern w:val="28"/>
                                    <w:sz w:val="72"/>
                                    <w:szCs w:val="56"/>
                                  </w:rPr>
                                  <w:t xml:space="preserve">Module Plan for Unit </w:t>
                                </w:r>
                                <w:r w:rsidR="006612CF">
                                  <w:rPr>
                                    <w:rFonts w:asciiTheme="majorHAnsi" w:hAnsiTheme="majorHAnsi"/>
                                    <w:b/>
                                    <w:color w:val="1A0083" w:themeColor="accent1"/>
                                    <w:spacing w:val="-10"/>
                                    <w:kern w:val="28"/>
                                    <w:sz w:val="72"/>
                                    <w:szCs w:val="56"/>
                                  </w:rPr>
                                  <w:t>A</w:t>
                                </w:r>
                                <w:r w:rsidRPr="005158F1">
                                  <w:rPr>
                                    <w:rFonts w:asciiTheme="majorHAnsi" w:hAnsiTheme="majorHAnsi"/>
                                    <w:b/>
                                    <w:color w:val="1A0083" w:themeColor="accent1"/>
                                    <w:spacing w:val="-10"/>
                                    <w:kern w:val="28"/>
                                    <w:sz w:val="72"/>
                                    <w:szCs w:val="56"/>
                                  </w:rPr>
                                  <w:t xml:space="preserve"> – </w:t>
                                </w:r>
                                <w:r w:rsidR="006612CF">
                                  <w:rPr>
                                    <w:rFonts w:asciiTheme="majorHAnsi" w:hAnsiTheme="majorHAnsi"/>
                                    <w:b/>
                                    <w:color w:val="1A0083" w:themeColor="accent1"/>
                                    <w:spacing w:val="-10"/>
                                    <w:kern w:val="28"/>
                                    <w:sz w:val="72"/>
                                    <w:szCs w:val="56"/>
                                  </w:rPr>
                                  <w:t xml:space="preserve">Fitting </w:t>
                                </w:r>
                                <w:r w:rsidRPr="005158F1">
                                  <w:rPr>
                                    <w:rFonts w:asciiTheme="majorHAnsi" w:hAnsiTheme="majorHAnsi"/>
                                    <w:b/>
                                    <w:color w:val="1A0083" w:themeColor="accent1"/>
                                    <w:spacing w:val="-10"/>
                                    <w:kern w:val="28"/>
                                    <w:sz w:val="72"/>
                                    <w:szCs w:val="56"/>
                                  </w:rPr>
                                  <w:t xml:space="preserve">&amp; </w:t>
                                </w:r>
                                <w:r w:rsidR="006612CF">
                                  <w:rPr>
                                    <w:rFonts w:asciiTheme="majorHAnsi" w:hAnsiTheme="majorHAnsi"/>
                                    <w:b/>
                                    <w:color w:val="1A0083" w:themeColor="accent1"/>
                                    <w:spacing w:val="-10"/>
                                    <w:kern w:val="28"/>
                                    <w:sz w:val="72"/>
                                    <w:szCs w:val="56"/>
                                  </w:rPr>
                                  <w:t>Machining</w:t>
                                </w:r>
                              </w:p>
                              <w:p w14:paraId="6A69F027" w14:textId="290B93B7" w:rsidR="000C7666" w:rsidRPr="003E75EC" w:rsidRDefault="005158F1" w:rsidP="0067216C">
                                <w:pPr>
                                  <w:pStyle w:val="Subtitle"/>
                                </w:pPr>
                                <w:r>
                                  <w:t>Teacher Guide</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2DE40" id="Text Box 2" o:spid="_x0000_s1027" type="#_x0000_t202" style="position:absolute;margin-left:12.45pt;margin-top:396.85pt;width:407.65pt;height:216.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" filled="f" stroked="f" strokeweight=".5pt">
                    <v:textbox inset="0,0,0,0">
                      <w:txbxContent>
                        <w:p w14:paraId="71EF85B6" w14:textId="6A2F02F9" w:rsidR="005158F1" w:rsidRDefault="005158F1" w:rsidP="0067216C">
                          <w:pPr>
                            <w:pStyle w:val="Subtitle"/>
                            <w:rPr>
                              <w:rFonts w:asciiTheme="majorHAnsi" w:hAnsiTheme="majorHAnsi"/>
                              <w:b/>
                              <w:color w:val="1A0083" w:themeColor="accent1"/>
                              <w:spacing w:val="-10"/>
                              <w:kern w:val="28"/>
                              <w:sz w:val="72"/>
                              <w:szCs w:val="56"/>
                            </w:rPr>
                          </w:pPr>
                          <w:r w:rsidRPr="005158F1">
                            <w:rPr>
                              <w:rFonts w:asciiTheme="majorHAnsi" w:hAnsiTheme="majorHAnsi"/>
                              <w:b/>
                              <w:color w:val="1A0083" w:themeColor="accent1"/>
                              <w:spacing w:val="-10"/>
                              <w:kern w:val="28"/>
                              <w:sz w:val="72"/>
                              <w:szCs w:val="56"/>
                            </w:rPr>
                            <w:t xml:space="preserve">Module Plan for Unit </w:t>
                          </w:r>
                          <w:r w:rsidR="006612CF">
                            <w:rPr>
                              <w:rFonts w:asciiTheme="majorHAnsi" w:hAnsiTheme="majorHAnsi"/>
                              <w:b/>
                              <w:color w:val="1A0083" w:themeColor="accent1"/>
                              <w:spacing w:val="-10"/>
                              <w:kern w:val="28"/>
                              <w:sz w:val="72"/>
                              <w:szCs w:val="56"/>
                            </w:rPr>
                            <w:t>A</w:t>
                          </w:r>
                          <w:r w:rsidRPr="005158F1">
                            <w:rPr>
                              <w:rFonts w:asciiTheme="majorHAnsi" w:hAnsiTheme="majorHAnsi"/>
                              <w:b/>
                              <w:color w:val="1A0083" w:themeColor="accent1"/>
                              <w:spacing w:val="-10"/>
                              <w:kern w:val="28"/>
                              <w:sz w:val="72"/>
                              <w:szCs w:val="56"/>
                            </w:rPr>
                            <w:t xml:space="preserve"> – </w:t>
                          </w:r>
                          <w:r w:rsidR="006612CF">
                            <w:rPr>
                              <w:rFonts w:asciiTheme="majorHAnsi" w:hAnsiTheme="majorHAnsi"/>
                              <w:b/>
                              <w:color w:val="1A0083" w:themeColor="accent1"/>
                              <w:spacing w:val="-10"/>
                              <w:kern w:val="28"/>
                              <w:sz w:val="72"/>
                              <w:szCs w:val="56"/>
                            </w:rPr>
                            <w:t xml:space="preserve">Fitting </w:t>
                          </w:r>
                          <w:r w:rsidRPr="005158F1">
                            <w:rPr>
                              <w:rFonts w:asciiTheme="majorHAnsi" w:hAnsiTheme="majorHAnsi"/>
                              <w:b/>
                              <w:color w:val="1A0083" w:themeColor="accent1"/>
                              <w:spacing w:val="-10"/>
                              <w:kern w:val="28"/>
                              <w:sz w:val="72"/>
                              <w:szCs w:val="56"/>
                            </w:rPr>
                            <w:t xml:space="preserve">&amp; </w:t>
                          </w:r>
                          <w:r w:rsidR="006612CF">
                            <w:rPr>
                              <w:rFonts w:asciiTheme="majorHAnsi" w:hAnsiTheme="majorHAnsi"/>
                              <w:b/>
                              <w:color w:val="1A0083" w:themeColor="accent1"/>
                              <w:spacing w:val="-10"/>
                              <w:kern w:val="28"/>
                              <w:sz w:val="72"/>
                              <w:szCs w:val="56"/>
                            </w:rPr>
                            <w:t>Machining</w:t>
                          </w:r>
                        </w:p>
                        <w:p w14:paraId="6A69F027" w14:textId="290B93B7" w:rsidR="000C7666" w:rsidRPr="003E75EC" w:rsidRDefault="005158F1" w:rsidP="0067216C">
                          <w:pPr>
                            <w:pStyle w:val="Subtitle"/>
                          </w:pPr>
                          <w:r>
                            <w:t>Teacher Guide</w:t>
                          </w:r>
                        </w:p>
                      </w:txbxContent>
                    </v:textbox>
                    <w10:wrap anchory="page"/>
                  </v:shape>
                </w:pict>
              </mc:Fallback>
            </mc:AlternateContent>
          </w:r>
          <w:r>
            <w:rPr>
              <w:noProof/>
            </w:rPr>
            <mc:AlternateContent>
              <mc:Choice Requires="wps">
                <w:drawing>
                  <wp:anchor distT="0" distB="0" distL="114300" distR="114300" simplePos="0" relativeHeight="251741184" behindDoc="1" locked="0" layoutInCell="1" allowOverlap="1" wp14:anchorId="3D92344B" wp14:editId="2CECFDDC">
                    <wp:simplePos x="0" y="0"/>
                    <wp:positionH relativeFrom="column">
                      <wp:posOffset>1583055</wp:posOffset>
                    </wp:positionH>
                    <wp:positionV relativeFrom="paragraph">
                      <wp:posOffset>-1476375</wp:posOffset>
                    </wp:positionV>
                    <wp:extent cx="5328556" cy="5394281"/>
                    <wp:effectExtent l="0" t="0" r="5715" b="0"/>
                    <wp:wrapNone/>
                    <wp:docPr id="1236021310" name="Graphic 1"/>
                    <wp:cNvGraphicFramePr/>
                    <a:graphic xmlns:a="http://schemas.openxmlformats.org/drawingml/2006/main">
                      <a:graphicData uri="http://schemas.microsoft.com/office/word/2010/wordprocessingShape">
                        <wps:wsp>
                          <wps:cNvSpPr/>
                          <wps:spPr>
                            <a:xfrm>
                              <a:off x="0" y="0"/>
                              <a:ext cx="5328556" cy="5394281"/>
                            </a:xfrm>
                            <a:custGeom>
                              <a:avLst/>
                              <a:gdLst>
                                <a:gd name="connsiteX0" fmla="*/ 5328432 w 5328556"/>
                                <a:gd name="connsiteY0" fmla="*/ 0 h 5394281"/>
                                <a:gd name="connsiteX1" fmla="*/ 486525 w 5328556"/>
                                <a:gd name="connsiteY1" fmla="*/ 0 h 5394281"/>
                                <a:gd name="connsiteX2" fmla="*/ 0 w 5328556"/>
                                <a:gd name="connsiteY2" fmla="*/ 1555755 h 5394281"/>
                                <a:gd name="connsiteX3" fmla="*/ 3838902 w 5328556"/>
                                <a:gd name="connsiteY3" fmla="*/ 5394282 h 5394281"/>
                                <a:gd name="connsiteX4" fmla="*/ 5328557 w 5328556"/>
                                <a:gd name="connsiteY4" fmla="*/ 2407956 h 5394281"/>
                                <a:gd name="connsiteX5" fmla="*/ 5328557 w 5328556"/>
                                <a:gd name="connsiteY5" fmla="*/ 0 h 539428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328556" h="5394281">
                                  <a:moveTo>
                                    <a:pt x="5328432" y="0"/>
                                  </a:moveTo>
                                  <a:lnTo>
                                    <a:pt x="486525" y="0"/>
                                  </a:lnTo>
                                  <a:cubicBezTo>
                                    <a:pt x="401277" y="549663"/>
                                    <a:pt x="235149" y="1072616"/>
                                    <a:pt x="0" y="1555755"/>
                                  </a:cubicBezTo>
                                  <a:lnTo>
                                    <a:pt x="3838902" y="5394282"/>
                                  </a:lnTo>
                                  <a:cubicBezTo>
                                    <a:pt x="4480820" y="4492031"/>
                                    <a:pt x="4986941" y="3486688"/>
                                    <a:pt x="5328557" y="2407956"/>
                                  </a:cubicBezTo>
                                  <a:lnTo>
                                    <a:pt x="5328557" y="0"/>
                                  </a:lnTo>
                                  <a:close/>
                                </a:path>
                              </a:pathLst>
                            </a:custGeom>
                            <a:solidFill>
                              <a:srgbClr val="FAAB18">
                                <a:alpha val="60000"/>
                              </a:srgbClr>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59DB78" id="Graphic 1" o:spid="_x0000_s1026" style="position:absolute;margin-left:124.65pt;margin-top:-116.25pt;width:419.55pt;height:424.75pt;z-index:-251575296;visibility:visible;mso-wrap-style:square;mso-wrap-distance-left:9pt;mso-wrap-distance-top:0;mso-wrap-distance-right:9pt;mso-wrap-distance-bottom:0;mso-position-horizontal:absolute;mso-position-horizontal-relative:text;mso-position-vertical:absolute;mso-position-vertical-relative:text;v-text-anchor:middle" coordsize="5328556,539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" path="m5328432,l486525,c401277,549663,235149,1072616,,1555755l3838902,5394282c4480820,4492031,4986941,3486688,5328557,2407956l5328557,r-125,xe" fillcolor="#faab18" stroked="f" strokeweight="0">
                    <v:fill opacity="39321f"/>
                    <v:stroke joinstyle="miter"/>
                    <v:path arrowok="t" o:connecttype="custom" o:connectlocs="5328432,0;486525,0;0,1555755;3838902,5394282;5328557,2407956;5328557,0" o:connectangles="0,0,0,0,0,0"/>
                  </v:shape>
                </w:pict>
              </mc:Fallback>
            </mc:AlternateContent>
          </w:r>
          <w:r>
            <w:rPr>
              <w:noProof/>
            </w:rPr>
            <mc:AlternateContent>
              <mc:Choice Requires="wps">
                <w:drawing>
                  <wp:anchor distT="0" distB="0" distL="114300" distR="114300" simplePos="0" relativeHeight="251740160" behindDoc="1" locked="0" layoutInCell="1" allowOverlap="1" wp14:anchorId="1AD3A7E2" wp14:editId="44DC3D1A">
                    <wp:simplePos x="0" y="0"/>
                    <wp:positionH relativeFrom="column">
                      <wp:posOffset>-621665</wp:posOffset>
                    </wp:positionH>
                    <wp:positionV relativeFrom="page">
                      <wp:posOffset>0</wp:posOffset>
                    </wp:positionV>
                    <wp:extent cx="7526020" cy="7526020"/>
                    <wp:effectExtent l="0" t="0" r="0" b="0"/>
                    <wp:wrapNone/>
                    <wp:docPr id="389500234" name="Graphic 1"/>
                    <wp:cNvGraphicFramePr/>
                    <a:graphic xmlns:a="http://schemas.openxmlformats.org/drawingml/2006/main">
                      <a:graphicData uri="http://schemas.microsoft.com/office/word/2010/wordprocessingShape">
                        <wps:wsp>
                          <wps:cNvSpPr/>
                          <wps:spPr>
                            <a:xfrm>
                              <a:off x="0" y="0"/>
                              <a:ext cx="7526020" cy="7526020"/>
                            </a:xfrm>
                            <a:custGeom>
                              <a:avLst/>
                              <a:gdLst>
                                <a:gd name="connsiteX0" fmla="*/ 5657660 w 5657659"/>
                                <a:gd name="connsiteY0" fmla="*/ 0 h 5657469"/>
                                <a:gd name="connsiteX1" fmla="*/ 0 w 5657659"/>
                                <a:gd name="connsiteY1" fmla="*/ 0 h 5657469"/>
                                <a:gd name="connsiteX2" fmla="*/ 5657660 w 5657659"/>
                                <a:gd name="connsiteY2" fmla="*/ 5657469 h 5657469"/>
                                <a:gd name="connsiteX3" fmla="*/ 5657660 w 5657659"/>
                                <a:gd name="connsiteY3" fmla="*/ 0 h 5657469"/>
                              </a:gdLst>
                              <a:ahLst/>
                              <a:cxnLst>
                                <a:cxn ang="0">
                                  <a:pos x="connsiteX0" y="connsiteY0"/>
                                </a:cxn>
                                <a:cxn ang="0">
                                  <a:pos x="connsiteX1" y="connsiteY1"/>
                                </a:cxn>
                                <a:cxn ang="0">
                                  <a:pos x="connsiteX2" y="connsiteY2"/>
                                </a:cxn>
                                <a:cxn ang="0">
                                  <a:pos x="connsiteX3" y="connsiteY3"/>
                                </a:cxn>
                              </a:cxnLst>
                              <a:rect l="l" t="t" r="r" b="b"/>
                              <a:pathLst>
                                <a:path w="5657659" h="5657469">
                                  <a:moveTo>
                                    <a:pt x="5657660" y="0"/>
                                  </a:moveTo>
                                  <a:lnTo>
                                    <a:pt x="0" y="0"/>
                                  </a:lnTo>
                                  <a:lnTo>
                                    <a:pt x="5657660" y="5657469"/>
                                  </a:lnTo>
                                  <a:lnTo>
                                    <a:pt x="5657660" y="0"/>
                                  </a:lnTo>
                                  <a:close/>
                                </a:path>
                              </a:pathLst>
                            </a:custGeom>
                            <a:blipFill>
                              <a:blip r:embed="rId11" cstate="print">
                                <a:extLst>
                                  <a:ext uri="{28A0092B-C50C-407E-A947-70E740481C1C}">
                                    <a14:useLocalDpi xmlns:a14="http://schemas.microsoft.com/office/drawing/2010/main"/>
                                  </a:ext>
                                </a:extLst>
                              </a:blip>
                              <a:srcRect/>
                              <a:stretch>
                                <a:fillRect/>
                              </a:stretch>
                            </a:blip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42F388" id="Graphic 1" o:spid="_x0000_s1026" style="position:absolute;margin-left:-48.95pt;margin-top:0;width:592.6pt;height:592.6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5657659,56574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" path="m5657660,l,,5657660,5657469,5657660,xe" stroked="f" strokeweight="0">
                    <v:fill r:id="rId12" o:title="" recolor="t" rotate="t" type="frame"/>
                    <v:stroke joinstyle="miter"/>
                    <v:path arrowok="t" o:connecttype="custom" o:connectlocs="7526021,0;0,0;7526021,7526020;7526021,0" o:connectangles="0,0,0,0"/>
                    <w10:wrap anchory="page"/>
                  </v:shape>
                </w:pict>
              </mc:Fallback>
            </mc:AlternateContent>
          </w:r>
          <w:r>
            <w:rPr>
              <w:noProof/>
            </w:rPr>
            <w:drawing>
              <wp:anchor distT="0" distB="0" distL="114300" distR="114300" simplePos="0" relativeHeight="251737088" behindDoc="1" locked="0" layoutInCell="1" allowOverlap="1" wp14:anchorId="5020EA88" wp14:editId="19D24650">
                <wp:simplePos x="0" y="0"/>
                <wp:positionH relativeFrom="column">
                  <wp:posOffset>-648335</wp:posOffset>
                </wp:positionH>
                <wp:positionV relativeFrom="page">
                  <wp:posOffset>-488950</wp:posOffset>
                </wp:positionV>
                <wp:extent cx="7512050" cy="11182985"/>
                <wp:effectExtent l="0" t="0" r="0" b="0"/>
                <wp:wrapNone/>
                <wp:docPr id="113441515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415155" name=""/>
                        <pic:cNvPicPr/>
                      </pic:nvPicPr>
                      <pic:blipFill rotWithShape="1">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rcRect l="1417"/>
                        <a:stretch/>
                      </pic:blipFill>
                      <pic:spPr bwMode="auto">
                        <a:xfrm>
                          <a:off x="0" y="0"/>
                          <a:ext cx="7512050" cy="11182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1C7179" w14:textId="77777777" w:rsidR="000C7666" w:rsidRDefault="000C7666" w:rsidP="00D60A25">
          <w:pPr>
            <w:pStyle w:val="CoverDate"/>
          </w:pPr>
        </w:p>
        <w:p w14:paraId="0839EE80" w14:textId="4CCF606A" w:rsidR="000C7666" w:rsidRDefault="000C7666" w:rsidP="00D60A25">
          <w:pPr>
            <w:pStyle w:val="CoverDate"/>
          </w:pPr>
          <w:r>
            <w:t xml:space="preserve">Version </w:t>
          </w:r>
          <w:r w:rsidR="005158F1">
            <w:t>1.0</w:t>
          </w:r>
        </w:p>
        <w:p w14:paraId="317F592D" w14:textId="43028B5A" w:rsidR="000C7666" w:rsidRDefault="000C7666" w:rsidP="00D60A25">
          <w:pPr>
            <w:pStyle w:val="CoverDate"/>
          </w:pPr>
          <w:r>
            <w:fldChar w:fldCharType="begin"/>
          </w:r>
          <w:r>
            <w:instrText xml:space="preserve"> DATE  \@ "d MMMM yyyy"  \* MERGEFORMAT </w:instrText>
          </w:r>
          <w:r>
            <w:fldChar w:fldCharType="separate"/>
          </w:r>
          <w:r w:rsidR="00621179">
            <w:rPr>
              <w:noProof/>
            </w:rPr>
            <w:t>29 January 2026</w:t>
          </w:r>
          <w:r>
            <w:fldChar w:fldCharType="end"/>
          </w:r>
        </w:p>
        <w:p w14:paraId="7D8CE16B" w14:textId="77777777" w:rsidR="000C7666" w:rsidRDefault="000C7666" w:rsidP="00D60A25">
          <w:pPr>
            <w:pStyle w:val="CoverDate"/>
          </w:pPr>
          <w:r>
            <w:rPr>
              <w:noProof/>
            </w:rPr>
            <mc:AlternateContent>
              <mc:Choice Requires="wpg">
                <w:drawing>
                  <wp:anchor distT="0" distB="0" distL="114300" distR="114300" simplePos="0" relativeHeight="251744256" behindDoc="1" locked="0" layoutInCell="1" allowOverlap="1" wp14:anchorId="32E03BE9" wp14:editId="5F67331B">
                    <wp:simplePos x="0" y="0"/>
                    <wp:positionH relativeFrom="column">
                      <wp:posOffset>3885565</wp:posOffset>
                    </wp:positionH>
                    <wp:positionV relativeFrom="page">
                      <wp:posOffset>9448800</wp:posOffset>
                    </wp:positionV>
                    <wp:extent cx="2612390" cy="806198"/>
                    <wp:effectExtent l="0" t="0" r="0" b="0"/>
                    <wp:wrapNone/>
                    <wp:docPr id="1830479677" name="Group 1"/>
                    <wp:cNvGraphicFramePr/>
                    <a:graphic xmlns:a="http://schemas.openxmlformats.org/drawingml/2006/main">
                      <a:graphicData uri="http://schemas.microsoft.com/office/word/2010/wordprocessingGroup">
                        <wpg:wgp>
                          <wpg:cNvGrpSpPr/>
                          <wpg:grpSpPr>
                            <a:xfrm>
                              <a:off x="0" y="0"/>
                              <a:ext cx="2612390" cy="806198"/>
                              <a:chOff x="0" y="0"/>
                              <a:chExt cx="2042795" cy="629285"/>
                            </a:xfrm>
                          </wpg:grpSpPr>
                          <wpg:grpSp>
                            <wpg:cNvPr id="901518728" name="Graphic 1"/>
                            <wpg:cNvGrpSpPr/>
                            <wpg:grpSpPr>
                              <a:xfrm>
                                <a:off x="704850" y="107950"/>
                                <a:ext cx="1337945" cy="521335"/>
                                <a:chOff x="704520" y="132234"/>
                                <a:chExt cx="1338058" cy="521526"/>
                              </a:xfrm>
                            </wpg:grpSpPr>
                            <wps:wsp>
                              <wps:cNvPr id="831583735" name="Freeform: Shape 831583735"/>
                              <wps:cNvSpPr/>
                              <wps:spPr>
                                <a:xfrm>
                                  <a:off x="706635" y="224084"/>
                                  <a:ext cx="140248" cy="113557"/>
                                </a:xfrm>
                                <a:custGeom>
                                  <a:avLst/>
                                  <a:gdLst>
                                    <a:gd name="connsiteX0" fmla="*/ 114258 w 140248"/>
                                    <a:gd name="connsiteY0" fmla="*/ 113558 h 113557"/>
                                    <a:gd name="connsiteX1" fmla="*/ 105860 w 140248"/>
                                    <a:gd name="connsiteY1" fmla="*/ 55355 h 113557"/>
                                    <a:gd name="connsiteX2" fmla="*/ 72515 w 140248"/>
                                    <a:gd name="connsiteY2" fmla="*/ 103056 h 113557"/>
                                    <a:gd name="connsiteX3" fmla="*/ 68469 w 140248"/>
                                    <a:gd name="connsiteY3" fmla="*/ 103056 h 113557"/>
                                    <a:gd name="connsiteX4" fmla="*/ 34388 w 140248"/>
                                    <a:gd name="connsiteY4" fmla="*/ 55049 h 113557"/>
                                    <a:gd name="connsiteX5" fmla="*/ 25990 w 140248"/>
                                    <a:gd name="connsiteY5" fmla="*/ 113558 h 113557"/>
                                    <a:gd name="connsiteX6" fmla="*/ 0 w 140248"/>
                                    <a:gd name="connsiteY6" fmla="*/ 113558 h 113557"/>
                                    <a:gd name="connsiteX7" fmla="*/ 17408 w 140248"/>
                                    <a:gd name="connsiteY7" fmla="*/ 0 h 113557"/>
                                    <a:gd name="connsiteX8" fmla="*/ 20565 w 140248"/>
                                    <a:gd name="connsiteY8" fmla="*/ 0 h 113557"/>
                                    <a:gd name="connsiteX9" fmla="*/ 70584 w 140248"/>
                                    <a:gd name="connsiteY9" fmla="*/ 67816 h 113557"/>
                                    <a:gd name="connsiteX10" fmla="*/ 119683 w 140248"/>
                                    <a:gd name="connsiteY10" fmla="*/ 0 h 113557"/>
                                    <a:gd name="connsiteX11" fmla="*/ 122840 w 140248"/>
                                    <a:gd name="connsiteY11" fmla="*/ 0 h 113557"/>
                                    <a:gd name="connsiteX12" fmla="*/ 140248 w 140248"/>
                                    <a:gd name="connsiteY12" fmla="*/ 113558 h 113557"/>
                                    <a:gd name="connsiteX13" fmla="*/ 114258 w 140248"/>
                                    <a:gd name="connsiteY13" fmla="*/ 113558 h 1135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40248" h="113557">
                                      <a:moveTo>
                                        <a:pt x="114258" y="113558"/>
                                      </a:moveTo>
                                      <a:lnTo>
                                        <a:pt x="105860" y="55355"/>
                                      </a:lnTo>
                                      <a:lnTo>
                                        <a:pt x="72515" y="103056"/>
                                      </a:lnTo>
                                      <a:lnTo>
                                        <a:pt x="68469" y="103056"/>
                                      </a:lnTo>
                                      <a:lnTo>
                                        <a:pt x="34388" y="55049"/>
                                      </a:lnTo>
                                      <a:lnTo>
                                        <a:pt x="25990" y="113558"/>
                                      </a:lnTo>
                                      <a:lnTo>
                                        <a:pt x="0" y="113558"/>
                                      </a:lnTo>
                                      <a:lnTo>
                                        <a:pt x="17408" y="0"/>
                                      </a:lnTo>
                                      <a:lnTo>
                                        <a:pt x="20565" y="0"/>
                                      </a:lnTo>
                                      <a:lnTo>
                                        <a:pt x="70584" y="67816"/>
                                      </a:lnTo>
                                      <a:lnTo>
                                        <a:pt x="119683" y="0"/>
                                      </a:lnTo>
                                      <a:lnTo>
                                        <a:pt x="122840" y="0"/>
                                      </a:lnTo>
                                      <a:lnTo>
                                        <a:pt x="140248" y="113558"/>
                                      </a:lnTo>
                                      <a:lnTo>
                                        <a:pt x="114258" y="113558"/>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29379262" name="Freeform: Shape 329379262"/>
                              <wps:cNvSpPr/>
                              <wps:spPr>
                                <a:xfrm>
                                  <a:off x="856966" y="224084"/>
                                  <a:ext cx="110825" cy="113557"/>
                                </a:xfrm>
                                <a:custGeom>
                                  <a:avLst/>
                                  <a:gdLst>
                                    <a:gd name="connsiteX0" fmla="*/ 75365 w 110825"/>
                                    <a:gd name="connsiteY0" fmla="*/ 95861 h 113557"/>
                                    <a:gd name="connsiteX1" fmla="*/ 35583 w 110825"/>
                                    <a:gd name="connsiteY1" fmla="*/ 95861 h 113557"/>
                                    <a:gd name="connsiteX2" fmla="*/ 28534 w 110825"/>
                                    <a:gd name="connsiteY2" fmla="*/ 113558 h 113557"/>
                                    <a:gd name="connsiteX3" fmla="*/ 0 w 110825"/>
                                    <a:gd name="connsiteY3" fmla="*/ 113558 h 113557"/>
                                    <a:gd name="connsiteX4" fmla="*/ 53911 w 110825"/>
                                    <a:gd name="connsiteY4" fmla="*/ 0 h 113557"/>
                                    <a:gd name="connsiteX5" fmla="*/ 56915 w 110825"/>
                                    <a:gd name="connsiteY5" fmla="*/ 0 h 113557"/>
                                    <a:gd name="connsiteX6" fmla="*/ 110826 w 110825"/>
                                    <a:gd name="connsiteY6" fmla="*/ 113558 h 113557"/>
                                    <a:gd name="connsiteX7" fmla="*/ 82445 w 110825"/>
                                    <a:gd name="connsiteY7" fmla="*/ 113558 h 113557"/>
                                    <a:gd name="connsiteX8" fmla="*/ 75396 w 110825"/>
                                    <a:gd name="connsiteY8" fmla="*/ 95861 h 113557"/>
                                    <a:gd name="connsiteX9" fmla="*/ 55382 w 110825"/>
                                    <a:gd name="connsiteY9" fmla="*/ 45435 h 113557"/>
                                    <a:gd name="connsiteX10" fmla="*/ 42908 w 110825"/>
                                    <a:gd name="connsiteY10" fmla="*/ 76634 h 113557"/>
                                    <a:gd name="connsiteX11" fmla="*/ 67979 w 110825"/>
                                    <a:gd name="connsiteY11" fmla="*/ 76634 h 113557"/>
                                    <a:gd name="connsiteX12" fmla="*/ 55352 w 110825"/>
                                    <a:gd name="connsiteY12" fmla="*/ 45435 h 1135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0825" h="113557">
                                      <a:moveTo>
                                        <a:pt x="75365" y="95861"/>
                                      </a:moveTo>
                                      <a:lnTo>
                                        <a:pt x="35583" y="95861"/>
                                      </a:lnTo>
                                      <a:lnTo>
                                        <a:pt x="28534" y="113558"/>
                                      </a:lnTo>
                                      <a:lnTo>
                                        <a:pt x="0" y="113558"/>
                                      </a:lnTo>
                                      <a:lnTo>
                                        <a:pt x="53911" y="0"/>
                                      </a:lnTo>
                                      <a:lnTo>
                                        <a:pt x="56915" y="0"/>
                                      </a:lnTo>
                                      <a:lnTo>
                                        <a:pt x="110826" y="113558"/>
                                      </a:lnTo>
                                      <a:lnTo>
                                        <a:pt x="82445" y="113558"/>
                                      </a:lnTo>
                                      <a:lnTo>
                                        <a:pt x="75396" y="95861"/>
                                      </a:lnTo>
                                      <a:close/>
                                      <a:moveTo>
                                        <a:pt x="55382" y="45435"/>
                                      </a:moveTo>
                                      <a:lnTo>
                                        <a:pt x="42908" y="76634"/>
                                      </a:lnTo>
                                      <a:lnTo>
                                        <a:pt x="67979" y="76634"/>
                                      </a:lnTo>
                                      <a:lnTo>
                                        <a:pt x="55352" y="45435"/>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098387543" name="Freeform: Shape 1098387543"/>
                              <wps:cNvSpPr/>
                              <wps:spPr>
                                <a:xfrm>
                                  <a:off x="977814" y="224237"/>
                                  <a:ext cx="103776" cy="114292"/>
                                </a:xfrm>
                                <a:custGeom>
                                  <a:avLst/>
                                  <a:gdLst>
                                    <a:gd name="connsiteX0" fmla="*/ 103776 w 103776"/>
                                    <a:gd name="connsiteY0" fmla="*/ 888 h 114292"/>
                                    <a:gd name="connsiteX1" fmla="*/ 103776 w 103776"/>
                                    <a:gd name="connsiteY1" fmla="*/ 114293 h 114292"/>
                                    <a:gd name="connsiteX2" fmla="*/ 100926 w 103776"/>
                                    <a:gd name="connsiteY2" fmla="*/ 114293 h 114292"/>
                                    <a:gd name="connsiteX3" fmla="*/ 25684 w 103776"/>
                                    <a:gd name="connsiteY3" fmla="*/ 50242 h 114292"/>
                                    <a:gd name="connsiteX4" fmla="*/ 25684 w 103776"/>
                                    <a:gd name="connsiteY4" fmla="*/ 113405 h 114292"/>
                                    <a:gd name="connsiteX5" fmla="*/ 0 w 103776"/>
                                    <a:gd name="connsiteY5" fmla="*/ 113405 h 114292"/>
                                    <a:gd name="connsiteX6" fmla="*/ 0 w 103776"/>
                                    <a:gd name="connsiteY6" fmla="*/ 0 h 114292"/>
                                    <a:gd name="connsiteX7" fmla="*/ 2850 w 103776"/>
                                    <a:gd name="connsiteY7" fmla="*/ 0 h 114292"/>
                                    <a:gd name="connsiteX8" fmla="*/ 77939 w 103776"/>
                                    <a:gd name="connsiteY8" fmla="*/ 63591 h 114292"/>
                                    <a:gd name="connsiteX9" fmla="*/ 77939 w 103776"/>
                                    <a:gd name="connsiteY9" fmla="*/ 888 h 114292"/>
                                    <a:gd name="connsiteX10" fmla="*/ 103776 w 103776"/>
                                    <a:gd name="connsiteY10" fmla="*/ 888 h 114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3776" h="114292">
                                      <a:moveTo>
                                        <a:pt x="103776" y="888"/>
                                      </a:moveTo>
                                      <a:lnTo>
                                        <a:pt x="103776" y="114293"/>
                                      </a:lnTo>
                                      <a:lnTo>
                                        <a:pt x="100926" y="114293"/>
                                      </a:lnTo>
                                      <a:lnTo>
                                        <a:pt x="25684" y="50242"/>
                                      </a:lnTo>
                                      <a:lnTo>
                                        <a:pt x="25684" y="113405"/>
                                      </a:lnTo>
                                      <a:lnTo>
                                        <a:pt x="0" y="113405"/>
                                      </a:lnTo>
                                      <a:lnTo>
                                        <a:pt x="0" y="0"/>
                                      </a:lnTo>
                                      <a:lnTo>
                                        <a:pt x="2850" y="0"/>
                                      </a:lnTo>
                                      <a:lnTo>
                                        <a:pt x="77939" y="63591"/>
                                      </a:lnTo>
                                      <a:lnTo>
                                        <a:pt x="77939" y="888"/>
                                      </a:lnTo>
                                      <a:lnTo>
                                        <a:pt x="103776" y="888"/>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04648528" name="Freeform: Shape 904648528"/>
                              <wps:cNvSpPr/>
                              <wps:spPr>
                                <a:xfrm>
                                  <a:off x="1096302" y="225125"/>
                                  <a:ext cx="102581" cy="114904"/>
                                </a:xfrm>
                                <a:custGeom>
                                  <a:avLst/>
                                  <a:gdLst>
                                    <a:gd name="connsiteX0" fmla="*/ 31 w 102581"/>
                                    <a:gd name="connsiteY0" fmla="*/ 64510 h 114904"/>
                                    <a:gd name="connsiteX1" fmla="*/ 31 w 102581"/>
                                    <a:gd name="connsiteY1" fmla="*/ 0 h 114904"/>
                                    <a:gd name="connsiteX2" fmla="*/ 26327 w 102581"/>
                                    <a:gd name="connsiteY2" fmla="*/ 0 h 114904"/>
                                    <a:gd name="connsiteX3" fmla="*/ 26327 w 102581"/>
                                    <a:gd name="connsiteY3" fmla="*/ 64663 h 114904"/>
                                    <a:gd name="connsiteX4" fmla="*/ 51245 w 102581"/>
                                    <a:gd name="connsiteY4" fmla="*/ 90901 h 114904"/>
                                    <a:gd name="connsiteX5" fmla="*/ 76315 w 102581"/>
                                    <a:gd name="connsiteY5" fmla="*/ 64663 h 114904"/>
                                    <a:gd name="connsiteX6" fmla="*/ 76315 w 102581"/>
                                    <a:gd name="connsiteY6" fmla="*/ 0 h 114904"/>
                                    <a:gd name="connsiteX7" fmla="*/ 102581 w 102581"/>
                                    <a:gd name="connsiteY7" fmla="*/ 0 h 114904"/>
                                    <a:gd name="connsiteX8" fmla="*/ 102581 w 102581"/>
                                    <a:gd name="connsiteY8" fmla="*/ 64510 h 114904"/>
                                    <a:gd name="connsiteX9" fmla="*/ 51214 w 102581"/>
                                    <a:gd name="connsiteY9" fmla="*/ 114905 h 114904"/>
                                    <a:gd name="connsiteX10" fmla="*/ 0 w 102581"/>
                                    <a:gd name="connsiteY10" fmla="*/ 64510 h 114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2581" h="114904">
                                      <a:moveTo>
                                        <a:pt x="31" y="64510"/>
                                      </a:moveTo>
                                      <a:lnTo>
                                        <a:pt x="31" y="0"/>
                                      </a:lnTo>
                                      <a:lnTo>
                                        <a:pt x="26327" y="0"/>
                                      </a:lnTo>
                                      <a:lnTo>
                                        <a:pt x="26327" y="64663"/>
                                      </a:lnTo>
                                      <a:cubicBezTo>
                                        <a:pt x="26327" y="80277"/>
                                        <a:pt x="35644" y="90901"/>
                                        <a:pt x="51245" y="90901"/>
                                      </a:cubicBezTo>
                                      <a:cubicBezTo>
                                        <a:pt x="66845" y="90901"/>
                                        <a:pt x="76315" y="80247"/>
                                        <a:pt x="76315" y="64663"/>
                                      </a:cubicBezTo>
                                      <a:lnTo>
                                        <a:pt x="76315" y="0"/>
                                      </a:lnTo>
                                      <a:lnTo>
                                        <a:pt x="102581" y="0"/>
                                      </a:lnTo>
                                      <a:lnTo>
                                        <a:pt x="102581" y="64510"/>
                                      </a:lnTo>
                                      <a:cubicBezTo>
                                        <a:pt x="102581" y="95402"/>
                                        <a:pt x="82322" y="114905"/>
                                        <a:pt x="51214" y="114905"/>
                                      </a:cubicBezTo>
                                      <a:cubicBezTo>
                                        <a:pt x="20106" y="114905"/>
                                        <a:pt x="0" y="95402"/>
                                        <a:pt x="0" y="64510"/>
                                      </a:cubicBez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453645942" name="Freeform: Shape 1453645942"/>
                              <wps:cNvSpPr/>
                              <wps:spPr>
                                <a:xfrm>
                                  <a:off x="1213747" y="225094"/>
                                  <a:ext cx="62615" cy="112516"/>
                                </a:xfrm>
                                <a:custGeom>
                                  <a:avLst/>
                                  <a:gdLst>
                                    <a:gd name="connsiteX0" fmla="*/ 25684 w 62615"/>
                                    <a:gd name="connsiteY0" fmla="*/ 22840 h 112516"/>
                                    <a:gd name="connsiteX1" fmla="*/ 25684 w 62615"/>
                                    <a:gd name="connsiteY1" fmla="*/ 43231 h 112516"/>
                                    <a:gd name="connsiteX2" fmla="*/ 61113 w 62615"/>
                                    <a:gd name="connsiteY2" fmla="*/ 43231 h 112516"/>
                                    <a:gd name="connsiteX3" fmla="*/ 61113 w 62615"/>
                                    <a:gd name="connsiteY3" fmla="*/ 64816 h 112516"/>
                                    <a:gd name="connsiteX4" fmla="*/ 25684 w 62615"/>
                                    <a:gd name="connsiteY4" fmla="*/ 64816 h 112516"/>
                                    <a:gd name="connsiteX5" fmla="*/ 25684 w 62615"/>
                                    <a:gd name="connsiteY5" fmla="*/ 112517 h 112516"/>
                                    <a:gd name="connsiteX6" fmla="*/ 0 w 62615"/>
                                    <a:gd name="connsiteY6" fmla="*/ 112517 h 112516"/>
                                    <a:gd name="connsiteX7" fmla="*/ 0 w 62615"/>
                                    <a:gd name="connsiteY7" fmla="*/ 0 h 112516"/>
                                    <a:gd name="connsiteX8" fmla="*/ 62615 w 62615"/>
                                    <a:gd name="connsiteY8" fmla="*/ 0 h 112516"/>
                                    <a:gd name="connsiteX9" fmla="*/ 62615 w 62615"/>
                                    <a:gd name="connsiteY9" fmla="*/ 22810 h 112516"/>
                                    <a:gd name="connsiteX10" fmla="*/ 25684 w 62615"/>
                                    <a:gd name="connsiteY10" fmla="*/ 22810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2615" h="112516">
                                      <a:moveTo>
                                        <a:pt x="25684" y="22840"/>
                                      </a:moveTo>
                                      <a:lnTo>
                                        <a:pt x="25684" y="43231"/>
                                      </a:lnTo>
                                      <a:lnTo>
                                        <a:pt x="61113" y="43231"/>
                                      </a:lnTo>
                                      <a:lnTo>
                                        <a:pt x="61113" y="64816"/>
                                      </a:lnTo>
                                      <a:lnTo>
                                        <a:pt x="25684" y="64816"/>
                                      </a:lnTo>
                                      <a:lnTo>
                                        <a:pt x="25684" y="112517"/>
                                      </a:lnTo>
                                      <a:lnTo>
                                        <a:pt x="0" y="112517"/>
                                      </a:lnTo>
                                      <a:lnTo>
                                        <a:pt x="0" y="0"/>
                                      </a:lnTo>
                                      <a:lnTo>
                                        <a:pt x="62615" y="0"/>
                                      </a:lnTo>
                                      <a:lnTo>
                                        <a:pt x="62615" y="22810"/>
                                      </a:lnTo>
                                      <a:lnTo>
                                        <a:pt x="25684" y="22810"/>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92491596" name="Freeform: Shape 2092491596"/>
                              <wps:cNvSpPr/>
                              <wps:spPr>
                                <a:xfrm>
                                  <a:off x="1268762" y="224084"/>
                                  <a:ext cx="110825" cy="113557"/>
                                </a:xfrm>
                                <a:custGeom>
                                  <a:avLst/>
                                  <a:gdLst>
                                    <a:gd name="connsiteX0" fmla="*/ 75365 w 110825"/>
                                    <a:gd name="connsiteY0" fmla="*/ 95861 h 113557"/>
                                    <a:gd name="connsiteX1" fmla="*/ 35583 w 110825"/>
                                    <a:gd name="connsiteY1" fmla="*/ 95861 h 113557"/>
                                    <a:gd name="connsiteX2" fmla="*/ 28534 w 110825"/>
                                    <a:gd name="connsiteY2" fmla="*/ 113558 h 113557"/>
                                    <a:gd name="connsiteX3" fmla="*/ 0 w 110825"/>
                                    <a:gd name="connsiteY3" fmla="*/ 113558 h 113557"/>
                                    <a:gd name="connsiteX4" fmla="*/ 53911 w 110825"/>
                                    <a:gd name="connsiteY4" fmla="*/ 0 h 113557"/>
                                    <a:gd name="connsiteX5" fmla="*/ 56915 w 110825"/>
                                    <a:gd name="connsiteY5" fmla="*/ 0 h 113557"/>
                                    <a:gd name="connsiteX6" fmla="*/ 110826 w 110825"/>
                                    <a:gd name="connsiteY6" fmla="*/ 113558 h 113557"/>
                                    <a:gd name="connsiteX7" fmla="*/ 82445 w 110825"/>
                                    <a:gd name="connsiteY7" fmla="*/ 113558 h 113557"/>
                                    <a:gd name="connsiteX8" fmla="*/ 75396 w 110825"/>
                                    <a:gd name="connsiteY8" fmla="*/ 95861 h 113557"/>
                                    <a:gd name="connsiteX9" fmla="*/ 55382 w 110825"/>
                                    <a:gd name="connsiteY9" fmla="*/ 45435 h 113557"/>
                                    <a:gd name="connsiteX10" fmla="*/ 42908 w 110825"/>
                                    <a:gd name="connsiteY10" fmla="*/ 76634 h 113557"/>
                                    <a:gd name="connsiteX11" fmla="*/ 67979 w 110825"/>
                                    <a:gd name="connsiteY11" fmla="*/ 76634 h 113557"/>
                                    <a:gd name="connsiteX12" fmla="*/ 55351 w 110825"/>
                                    <a:gd name="connsiteY12" fmla="*/ 45435 h 1135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10825" h="113557">
                                      <a:moveTo>
                                        <a:pt x="75365" y="95861"/>
                                      </a:moveTo>
                                      <a:lnTo>
                                        <a:pt x="35583" y="95861"/>
                                      </a:lnTo>
                                      <a:lnTo>
                                        <a:pt x="28534" y="113558"/>
                                      </a:lnTo>
                                      <a:lnTo>
                                        <a:pt x="0" y="113558"/>
                                      </a:lnTo>
                                      <a:lnTo>
                                        <a:pt x="53911" y="0"/>
                                      </a:lnTo>
                                      <a:lnTo>
                                        <a:pt x="56915" y="0"/>
                                      </a:lnTo>
                                      <a:lnTo>
                                        <a:pt x="110826" y="113558"/>
                                      </a:lnTo>
                                      <a:lnTo>
                                        <a:pt x="82445" y="113558"/>
                                      </a:lnTo>
                                      <a:lnTo>
                                        <a:pt x="75396" y="95861"/>
                                      </a:lnTo>
                                      <a:close/>
                                      <a:moveTo>
                                        <a:pt x="55382" y="45435"/>
                                      </a:moveTo>
                                      <a:lnTo>
                                        <a:pt x="42908" y="76634"/>
                                      </a:lnTo>
                                      <a:lnTo>
                                        <a:pt x="67979" y="76634"/>
                                      </a:lnTo>
                                      <a:lnTo>
                                        <a:pt x="55351" y="45435"/>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03797867" name="Freeform: Shape 903797867"/>
                              <wps:cNvSpPr/>
                              <wps:spPr>
                                <a:xfrm>
                                  <a:off x="1374162" y="223472"/>
                                  <a:ext cx="80330" cy="116405"/>
                                </a:xfrm>
                                <a:custGeom>
                                  <a:avLst/>
                                  <a:gdLst>
                                    <a:gd name="connsiteX0" fmla="*/ 80330 w 80330"/>
                                    <a:gd name="connsiteY0" fmla="*/ 112364 h 116405"/>
                                    <a:gd name="connsiteX1" fmla="*/ 59152 w 80330"/>
                                    <a:gd name="connsiteY1" fmla="*/ 116405 h 116405"/>
                                    <a:gd name="connsiteX2" fmla="*/ 0 w 80330"/>
                                    <a:gd name="connsiteY2" fmla="*/ 58203 h 116405"/>
                                    <a:gd name="connsiteX3" fmla="*/ 59305 w 80330"/>
                                    <a:gd name="connsiteY3" fmla="*/ 0 h 116405"/>
                                    <a:gd name="connsiteX4" fmla="*/ 80330 w 80330"/>
                                    <a:gd name="connsiteY4" fmla="*/ 3888 h 116405"/>
                                    <a:gd name="connsiteX5" fmla="*/ 80330 w 80330"/>
                                    <a:gd name="connsiteY5" fmla="*/ 28351 h 116405"/>
                                    <a:gd name="connsiteX6" fmla="*/ 60807 w 80330"/>
                                    <a:gd name="connsiteY6" fmla="*/ 24157 h 116405"/>
                                    <a:gd name="connsiteX7" fmla="*/ 26266 w 80330"/>
                                    <a:gd name="connsiteY7" fmla="*/ 58203 h 116405"/>
                                    <a:gd name="connsiteX8" fmla="*/ 60807 w 80330"/>
                                    <a:gd name="connsiteY8" fmla="*/ 92095 h 116405"/>
                                    <a:gd name="connsiteX9" fmla="*/ 80330 w 80330"/>
                                    <a:gd name="connsiteY9" fmla="*/ 88207 h 116405"/>
                                    <a:gd name="connsiteX10" fmla="*/ 80330 w 80330"/>
                                    <a:gd name="connsiteY10" fmla="*/ 112364 h 1164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80330" h="116405">
                                      <a:moveTo>
                                        <a:pt x="80330" y="112364"/>
                                      </a:moveTo>
                                      <a:cubicBezTo>
                                        <a:pt x="74783" y="115364"/>
                                        <a:pt x="66201" y="116405"/>
                                        <a:pt x="59152" y="116405"/>
                                      </a:cubicBezTo>
                                      <a:cubicBezTo>
                                        <a:pt x="25377" y="116405"/>
                                        <a:pt x="0" y="91514"/>
                                        <a:pt x="0" y="58203"/>
                                      </a:cubicBezTo>
                                      <a:cubicBezTo>
                                        <a:pt x="0" y="24891"/>
                                        <a:pt x="25377" y="0"/>
                                        <a:pt x="59305" y="0"/>
                                      </a:cubicBezTo>
                                      <a:cubicBezTo>
                                        <a:pt x="66354" y="0"/>
                                        <a:pt x="74783" y="1194"/>
                                        <a:pt x="80330" y="3888"/>
                                      </a:cubicBezTo>
                                      <a:lnTo>
                                        <a:pt x="80330" y="28351"/>
                                      </a:lnTo>
                                      <a:cubicBezTo>
                                        <a:pt x="74783" y="25504"/>
                                        <a:pt x="68469" y="24157"/>
                                        <a:pt x="60807" y="24157"/>
                                      </a:cubicBezTo>
                                      <a:cubicBezTo>
                                        <a:pt x="40977" y="24157"/>
                                        <a:pt x="26266" y="38118"/>
                                        <a:pt x="26266" y="58203"/>
                                      </a:cubicBezTo>
                                      <a:cubicBezTo>
                                        <a:pt x="26266" y="78287"/>
                                        <a:pt x="40977" y="92095"/>
                                        <a:pt x="60807" y="92095"/>
                                      </a:cubicBezTo>
                                      <a:cubicBezTo>
                                        <a:pt x="68469" y="92095"/>
                                        <a:pt x="74783" y="90901"/>
                                        <a:pt x="80330" y="88207"/>
                                      </a:cubicBezTo>
                                      <a:lnTo>
                                        <a:pt x="80330" y="112364"/>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71555826" name="Freeform: Shape 371555826"/>
                              <wps:cNvSpPr/>
                              <wps:spPr>
                                <a:xfrm>
                                  <a:off x="1469234" y="225125"/>
                                  <a:ext cx="76284" cy="112516"/>
                                </a:xfrm>
                                <a:custGeom>
                                  <a:avLst/>
                                  <a:gdLst>
                                    <a:gd name="connsiteX0" fmla="*/ 25071 w 76284"/>
                                    <a:gd name="connsiteY0" fmla="*/ 22810 h 112516"/>
                                    <a:gd name="connsiteX1" fmla="*/ 0 w 76284"/>
                                    <a:gd name="connsiteY1" fmla="*/ 22810 h 112516"/>
                                    <a:gd name="connsiteX2" fmla="*/ 0 w 76284"/>
                                    <a:gd name="connsiteY2" fmla="*/ 0 h 112516"/>
                                    <a:gd name="connsiteX3" fmla="*/ 76284 w 76284"/>
                                    <a:gd name="connsiteY3" fmla="*/ 0 h 112516"/>
                                    <a:gd name="connsiteX4" fmla="*/ 76284 w 76284"/>
                                    <a:gd name="connsiteY4" fmla="*/ 22810 h 112516"/>
                                    <a:gd name="connsiteX5" fmla="*/ 51367 w 76284"/>
                                    <a:gd name="connsiteY5" fmla="*/ 22810 h 112516"/>
                                    <a:gd name="connsiteX6" fmla="*/ 51367 w 76284"/>
                                    <a:gd name="connsiteY6" fmla="*/ 112517 h 112516"/>
                                    <a:gd name="connsiteX7" fmla="*/ 25071 w 76284"/>
                                    <a:gd name="connsiteY7" fmla="*/ 112517 h 112516"/>
                                    <a:gd name="connsiteX8" fmla="*/ 25071 w 76284"/>
                                    <a:gd name="connsiteY8" fmla="*/ 22810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6284" h="112516">
                                      <a:moveTo>
                                        <a:pt x="25071" y="22810"/>
                                      </a:moveTo>
                                      <a:lnTo>
                                        <a:pt x="0" y="22810"/>
                                      </a:lnTo>
                                      <a:lnTo>
                                        <a:pt x="0" y="0"/>
                                      </a:lnTo>
                                      <a:lnTo>
                                        <a:pt x="76284" y="0"/>
                                      </a:lnTo>
                                      <a:lnTo>
                                        <a:pt x="76284" y="22810"/>
                                      </a:lnTo>
                                      <a:lnTo>
                                        <a:pt x="51367" y="22810"/>
                                      </a:lnTo>
                                      <a:lnTo>
                                        <a:pt x="51367" y="112517"/>
                                      </a:lnTo>
                                      <a:lnTo>
                                        <a:pt x="25071" y="112517"/>
                                      </a:lnTo>
                                      <a:lnTo>
                                        <a:pt x="25071" y="22810"/>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040361458" name="Freeform: Shape 2040361458"/>
                              <wps:cNvSpPr/>
                              <wps:spPr>
                                <a:xfrm>
                                  <a:off x="1560169" y="225125"/>
                                  <a:ext cx="102581" cy="114904"/>
                                </a:xfrm>
                                <a:custGeom>
                                  <a:avLst/>
                                  <a:gdLst>
                                    <a:gd name="connsiteX0" fmla="*/ 61 w 102581"/>
                                    <a:gd name="connsiteY0" fmla="*/ 64510 h 114904"/>
                                    <a:gd name="connsiteX1" fmla="*/ 61 w 102581"/>
                                    <a:gd name="connsiteY1" fmla="*/ 0 h 114904"/>
                                    <a:gd name="connsiteX2" fmla="*/ 26327 w 102581"/>
                                    <a:gd name="connsiteY2" fmla="*/ 0 h 114904"/>
                                    <a:gd name="connsiteX3" fmla="*/ 26327 w 102581"/>
                                    <a:gd name="connsiteY3" fmla="*/ 64663 h 114904"/>
                                    <a:gd name="connsiteX4" fmla="*/ 51245 w 102581"/>
                                    <a:gd name="connsiteY4" fmla="*/ 90901 h 114904"/>
                                    <a:gd name="connsiteX5" fmla="*/ 76315 w 102581"/>
                                    <a:gd name="connsiteY5" fmla="*/ 64663 h 114904"/>
                                    <a:gd name="connsiteX6" fmla="*/ 76315 w 102581"/>
                                    <a:gd name="connsiteY6" fmla="*/ 0 h 114904"/>
                                    <a:gd name="connsiteX7" fmla="*/ 102581 w 102581"/>
                                    <a:gd name="connsiteY7" fmla="*/ 0 h 114904"/>
                                    <a:gd name="connsiteX8" fmla="*/ 102581 w 102581"/>
                                    <a:gd name="connsiteY8" fmla="*/ 64510 h 114904"/>
                                    <a:gd name="connsiteX9" fmla="*/ 51214 w 102581"/>
                                    <a:gd name="connsiteY9" fmla="*/ 114905 h 114904"/>
                                    <a:gd name="connsiteX10" fmla="*/ 0 w 102581"/>
                                    <a:gd name="connsiteY10" fmla="*/ 64510 h 114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2581" h="114904">
                                      <a:moveTo>
                                        <a:pt x="61" y="64510"/>
                                      </a:moveTo>
                                      <a:lnTo>
                                        <a:pt x="61" y="0"/>
                                      </a:lnTo>
                                      <a:lnTo>
                                        <a:pt x="26327" y="0"/>
                                      </a:lnTo>
                                      <a:lnTo>
                                        <a:pt x="26327" y="64663"/>
                                      </a:lnTo>
                                      <a:cubicBezTo>
                                        <a:pt x="26327" y="80277"/>
                                        <a:pt x="35644" y="90901"/>
                                        <a:pt x="51245" y="90901"/>
                                      </a:cubicBezTo>
                                      <a:cubicBezTo>
                                        <a:pt x="66845" y="90901"/>
                                        <a:pt x="76315" y="80247"/>
                                        <a:pt x="76315" y="64663"/>
                                      </a:cubicBezTo>
                                      <a:lnTo>
                                        <a:pt x="76315" y="0"/>
                                      </a:lnTo>
                                      <a:lnTo>
                                        <a:pt x="102581" y="0"/>
                                      </a:lnTo>
                                      <a:lnTo>
                                        <a:pt x="102581" y="64510"/>
                                      </a:lnTo>
                                      <a:cubicBezTo>
                                        <a:pt x="102581" y="95402"/>
                                        <a:pt x="82322" y="114905"/>
                                        <a:pt x="51214" y="114905"/>
                                      </a:cubicBezTo>
                                      <a:cubicBezTo>
                                        <a:pt x="20106" y="114905"/>
                                        <a:pt x="0" y="95402"/>
                                        <a:pt x="0" y="64510"/>
                                      </a:cubicBez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39379951" name="Freeform: Shape 339379951"/>
                              <wps:cNvSpPr/>
                              <wps:spPr>
                                <a:xfrm>
                                  <a:off x="1677492" y="225156"/>
                                  <a:ext cx="94918" cy="112516"/>
                                </a:xfrm>
                                <a:custGeom>
                                  <a:avLst/>
                                  <a:gdLst>
                                    <a:gd name="connsiteX0" fmla="*/ 66385 w 94918"/>
                                    <a:gd name="connsiteY0" fmla="*/ 112486 h 112516"/>
                                    <a:gd name="connsiteX1" fmla="*/ 48976 w 94918"/>
                                    <a:gd name="connsiteY1" fmla="*/ 80094 h 112516"/>
                                    <a:gd name="connsiteX2" fmla="*/ 40855 w 94918"/>
                                    <a:gd name="connsiteY2" fmla="*/ 80400 h 112516"/>
                                    <a:gd name="connsiteX3" fmla="*/ 26572 w 94918"/>
                                    <a:gd name="connsiteY3" fmla="*/ 79206 h 112516"/>
                                    <a:gd name="connsiteX4" fmla="*/ 26572 w 94918"/>
                                    <a:gd name="connsiteY4" fmla="*/ 112517 h 112516"/>
                                    <a:gd name="connsiteX5" fmla="*/ 0 w 94918"/>
                                    <a:gd name="connsiteY5" fmla="*/ 112517 h 112516"/>
                                    <a:gd name="connsiteX6" fmla="*/ 0 w 94918"/>
                                    <a:gd name="connsiteY6" fmla="*/ 0 h 112516"/>
                                    <a:gd name="connsiteX7" fmla="*/ 46249 w 94918"/>
                                    <a:gd name="connsiteY7" fmla="*/ 0 h 112516"/>
                                    <a:gd name="connsiteX8" fmla="*/ 92651 w 94918"/>
                                    <a:gd name="connsiteY8" fmla="*/ 38547 h 112516"/>
                                    <a:gd name="connsiteX9" fmla="*/ 73434 w 94918"/>
                                    <a:gd name="connsiteY9" fmla="*/ 73052 h 112516"/>
                                    <a:gd name="connsiteX10" fmla="*/ 94919 w 94918"/>
                                    <a:gd name="connsiteY10" fmla="*/ 112517 h 112516"/>
                                    <a:gd name="connsiteX11" fmla="*/ 66385 w 94918"/>
                                    <a:gd name="connsiteY11" fmla="*/ 112517 h 112516"/>
                                    <a:gd name="connsiteX12" fmla="*/ 65803 w 94918"/>
                                    <a:gd name="connsiteY12" fmla="*/ 39863 h 112516"/>
                                    <a:gd name="connsiteX13" fmla="*/ 43735 w 94918"/>
                                    <a:gd name="connsiteY13" fmla="*/ 22901 h 112516"/>
                                    <a:gd name="connsiteX14" fmla="*/ 26603 w 94918"/>
                                    <a:gd name="connsiteY14" fmla="*/ 22901 h 112516"/>
                                    <a:gd name="connsiteX15" fmla="*/ 26603 w 94918"/>
                                    <a:gd name="connsiteY15" fmla="*/ 57866 h 112516"/>
                                    <a:gd name="connsiteX16" fmla="*/ 40119 w 94918"/>
                                    <a:gd name="connsiteY16" fmla="*/ 58907 h 112516"/>
                                    <a:gd name="connsiteX17" fmla="*/ 65803 w 94918"/>
                                    <a:gd name="connsiteY17" fmla="*/ 39863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94918" h="112516">
                                      <a:moveTo>
                                        <a:pt x="66385" y="112486"/>
                                      </a:moveTo>
                                      <a:lnTo>
                                        <a:pt x="48976" y="80094"/>
                                      </a:lnTo>
                                      <a:cubicBezTo>
                                        <a:pt x="46433" y="80247"/>
                                        <a:pt x="43735" y="80400"/>
                                        <a:pt x="40855" y="80400"/>
                                      </a:cubicBezTo>
                                      <a:cubicBezTo>
                                        <a:pt x="35461" y="80400"/>
                                        <a:pt x="30802" y="79941"/>
                                        <a:pt x="26572" y="79206"/>
                                      </a:cubicBezTo>
                                      <a:lnTo>
                                        <a:pt x="26572" y="112517"/>
                                      </a:lnTo>
                                      <a:lnTo>
                                        <a:pt x="0" y="112517"/>
                                      </a:lnTo>
                                      <a:lnTo>
                                        <a:pt x="0" y="0"/>
                                      </a:lnTo>
                                      <a:lnTo>
                                        <a:pt x="46249" y="0"/>
                                      </a:lnTo>
                                      <a:cubicBezTo>
                                        <a:pt x="75672" y="0"/>
                                        <a:pt x="92651" y="14390"/>
                                        <a:pt x="92651" y="38547"/>
                                      </a:cubicBezTo>
                                      <a:cubicBezTo>
                                        <a:pt x="92651" y="54590"/>
                                        <a:pt x="85602" y="66285"/>
                                        <a:pt x="73434" y="73052"/>
                                      </a:cubicBezTo>
                                      <a:lnTo>
                                        <a:pt x="94919" y="112517"/>
                                      </a:lnTo>
                                      <a:lnTo>
                                        <a:pt x="66385" y="112517"/>
                                      </a:lnTo>
                                      <a:close/>
                                      <a:moveTo>
                                        <a:pt x="65803" y="39863"/>
                                      </a:moveTo>
                                      <a:cubicBezTo>
                                        <a:pt x="65803" y="29362"/>
                                        <a:pt x="59796" y="22901"/>
                                        <a:pt x="43735" y="22901"/>
                                      </a:cubicBezTo>
                                      <a:lnTo>
                                        <a:pt x="26603" y="22901"/>
                                      </a:lnTo>
                                      <a:lnTo>
                                        <a:pt x="26603" y="57866"/>
                                      </a:lnTo>
                                      <a:cubicBezTo>
                                        <a:pt x="30649" y="58631"/>
                                        <a:pt x="35154" y="58907"/>
                                        <a:pt x="40119" y="58907"/>
                                      </a:cubicBezTo>
                                      <a:cubicBezTo>
                                        <a:pt x="57834" y="58907"/>
                                        <a:pt x="65803" y="52294"/>
                                        <a:pt x="65803" y="39863"/>
                                      </a:cubicBez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89829122" name="Freeform: Shape 589829122"/>
                              <wps:cNvSpPr/>
                              <wps:spPr>
                                <a:xfrm>
                                  <a:off x="1784885" y="225125"/>
                                  <a:ext cx="26143" cy="112516"/>
                                </a:xfrm>
                                <a:custGeom>
                                  <a:avLst/>
                                  <a:gdLst>
                                    <a:gd name="connsiteX0" fmla="*/ 0 w 26143"/>
                                    <a:gd name="connsiteY0" fmla="*/ 0 h 112516"/>
                                    <a:gd name="connsiteX1" fmla="*/ 26143 w 26143"/>
                                    <a:gd name="connsiteY1" fmla="*/ 0 h 112516"/>
                                    <a:gd name="connsiteX2" fmla="*/ 26143 w 26143"/>
                                    <a:gd name="connsiteY2" fmla="*/ 112517 h 112516"/>
                                    <a:gd name="connsiteX3" fmla="*/ 0 w 26143"/>
                                    <a:gd name="connsiteY3" fmla="*/ 112517 h 112516"/>
                                    <a:gd name="connsiteX4" fmla="*/ 0 w 26143"/>
                                    <a:gd name="connsiteY4" fmla="*/ 0 h 11251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143" h="112516">
                                      <a:moveTo>
                                        <a:pt x="0" y="0"/>
                                      </a:moveTo>
                                      <a:lnTo>
                                        <a:pt x="26143" y="0"/>
                                      </a:lnTo>
                                      <a:lnTo>
                                        <a:pt x="26143" y="112517"/>
                                      </a:lnTo>
                                      <a:lnTo>
                                        <a:pt x="0" y="112517"/>
                                      </a:lnTo>
                                      <a:lnTo>
                                        <a:pt x="0" y="0"/>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638351269" name="Freeform: Shape 638351269"/>
                              <wps:cNvSpPr/>
                              <wps:spPr>
                                <a:xfrm>
                                  <a:off x="1825862" y="224237"/>
                                  <a:ext cx="103776" cy="114292"/>
                                </a:xfrm>
                                <a:custGeom>
                                  <a:avLst/>
                                  <a:gdLst>
                                    <a:gd name="connsiteX0" fmla="*/ 103776 w 103776"/>
                                    <a:gd name="connsiteY0" fmla="*/ 888 h 114292"/>
                                    <a:gd name="connsiteX1" fmla="*/ 103776 w 103776"/>
                                    <a:gd name="connsiteY1" fmla="*/ 114293 h 114292"/>
                                    <a:gd name="connsiteX2" fmla="*/ 100926 w 103776"/>
                                    <a:gd name="connsiteY2" fmla="*/ 114293 h 114292"/>
                                    <a:gd name="connsiteX3" fmla="*/ 25684 w 103776"/>
                                    <a:gd name="connsiteY3" fmla="*/ 50242 h 114292"/>
                                    <a:gd name="connsiteX4" fmla="*/ 25684 w 103776"/>
                                    <a:gd name="connsiteY4" fmla="*/ 113405 h 114292"/>
                                    <a:gd name="connsiteX5" fmla="*/ 0 w 103776"/>
                                    <a:gd name="connsiteY5" fmla="*/ 113405 h 114292"/>
                                    <a:gd name="connsiteX6" fmla="*/ 0 w 103776"/>
                                    <a:gd name="connsiteY6" fmla="*/ 0 h 114292"/>
                                    <a:gd name="connsiteX7" fmla="*/ 2850 w 103776"/>
                                    <a:gd name="connsiteY7" fmla="*/ 0 h 114292"/>
                                    <a:gd name="connsiteX8" fmla="*/ 77939 w 103776"/>
                                    <a:gd name="connsiteY8" fmla="*/ 63591 h 114292"/>
                                    <a:gd name="connsiteX9" fmla="*/ 77939 w 103776"/>
                                    <a:gd name="connsiteY9" fmla="*/ 888 h 114292"/>
                                    <a:gd name="connsiteX10" fmla="*/ 103776 w 103776"/>
                                    <a:gd name="connsiteY10" fmla="*/ 888 h 1142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03776" h="114292">
                                      <a:moveTo>
                                        <a:pt x="103776" y="888"/>
                                      </a:moveTo>
                                      <a:lnTo>
                                        <a:pt x="103776" y="114293"/>
                                      </a:lnTo>
                                      <a:lnTo>
                                        <a:pt x="100926" y="114293"/>
                                      </a:lnTo>
                                      <a:lnTo>
                                        <a:pt x="25684" y="50242"/>
                                      </a:lnTo>
                                      <a:lnTo>
                                        <a:pt x="25684" y="113405"/>
                                      </a:lnTo>
                                      <a:lnTo>
                                        <a:pt x="0" y="113405"/>
                                      </a:lnTo>
                                      <a:lnTo>
                                        <a:pt x="0" y="0"/>
                                      </a:lnTo>
                                      <a:lnTo>
                                        <a:pt x="2850" y="0"/>
                                      </a:lnTo>
                                      <a:lnTo>
                                        <a:pt x="77939" y="63591"/>
                                      </a:lnTo>
                                      <a:lnTo>
                                        <a:pt x="77939" y="888"/>
                                      </a:lnTo>
                                      <a:lnTo>
                                        <a:pt x="103776" y="888"/>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612251324" name="Freeform: Shape 612251324"/>
                              <wps:cNvSpPr/>
                              <wps:spPr>
                                <a:xfrm>
                                  <a:off x="1944074" y="223472"/>
                                  <a:ext cx="98504" cy="116558"/>
                                </a:xfrm>
                                <a:custGeom>
                                  <a:avLst/>
                                  <a:gdLst>
                                    <a:gd name="connsiteX0" fmla="*/ 26419 w 98504"/>
                                    <a:gd name="connsiteY0" fmla="*/ 60009 h 116558"/>
                                    <a:gd name="connsiteX1" fmla="*/ 62768 w 98504"/>
                                    <a:gd name="connsiteY1" fmla="*/ 92708 h 116558"/>
                                    <a:gd name="connsiteX2" fmla="*/ 73894 w 98504"/>
                                    <a:gd name="connsiteY2" fmla="*/ 90901 h 116558"/>
                                    <a:gd name="connsiteX3" fmla="*/ 73894 w 98504"/>
                                    <a:gd name="connsiteY3" fmla="*/ 55508 h 116558"/>
                                    <a:gd name="connsiteX4" fmla="*/ 97922 w 98504"/>
                                    <a:gd name="connsiteY4" fmla="*/ 55508 h 116558"/>
                                    <a:gd name="connsiteX5" fmla="*/ 97922 w 98504"/>
                                    <a:gd name="connsiteY5" fmla="*/ 107098 h 116558"/>
                                    <a:gd name="connsiteX6" fmla="*/ 61573 w 98504"/>
                                    <a:gd name="connsiteY6" fmla="*/ 116558 h 116558"/>
                                    <a:gd name="connsiteX7" fmla="*/ 0 w 98504"/>
                                    <a:gd name="connsiteY7" fmla="*/ 59856 h 116558"/>
                                    <a:gd name="connsiteX8" fmla="*/ 65465 w 98504"/>
                                    <a:gd name="connsiteY8" fmla="*/ 0 h 116558"/>
                                    <a:gd name="connsiteX9" fmla="*/ 98505 w 98504"/>
                                    <a:gd name="connsiteY9" fmla="*/ 7501 h 116558"/>
                                    <a:gd name="connsiteX10" fmla="*/ 98505 w 98504"/>
                                    <a:gd name="connsiteY10" fmla="*/ 31352 h 116558"/>
                                    <a:gd name="connsiteX11" fmla="*/ 67733 w 98504"/>
                                    <a:gd name="connsiteY11" fmla="*/ 23697 h 116558"/>
                                    <a:gd name="connsiteX12" fmla="*/ 26450 w 98504"/>
                                    <a:gd name="connsiteY12" fmla="*/ 60009 h 1165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98504" h="116558">
                                      <a:moveTo>
                                        <a:pt x="26419" y="60009"/>
                                      </a:moveTo>
                                      <a:cubicBezTo>
                                        <a:pt x="26419" y="79359"/>
                                        <a:pt x="39935" y="92708"/>
                                        <a:pt x="62768" y="92708"/>
                                      </a:cubicBezTo>
                                      <a:cubicBezTo>
                                        <a:pt x="66661" y="92708"/>
                                        <a:pt x="70584" y="91973"/>
                                        <a:pt x="73894" y="90901"/>
                                      </a:cubicBezTo>
                                      <a:lnTo>
                                        <a:pt x="73894" y="55508"/>
                                      </a:lnTo>
                                      <a:lnTo>
                                        <a:pt x="97922" y="55508"/>
                                      </a:lnTo>
                                      <a:lnTo>
                                        <a:pt x="97922" y="107098"/>
                                      </a:lnTo>
                                      <a:cubicBezTo>
                                        <a:pt x="91915" y="111751"/>
                                        <a:pt x="77664" y="116558"/>
                                        <a:pt x="61573" y="116558"/>
                                      </a:cubicBezTo>
                                      <a:cubicBezTo>
                                        <a:pt x="24029" y="116558"/>
                                        <a:pt x="0" y="92861"/>
                                        <a:pt x="0" y="59856"/>
                                      </a:cubicBezTo>
                                      <a:cubicBezTo>
                                        <a:pt x="0" y="25198"/>
                                        <a:pt x="25684" y="0"/>
                                        <a:pt x="65465" y="0"/>
                                      </a:cubicBezTo>
                                      <a:cubicBezTo>
                                        <a:pt x="79870" y="0"/>
                                        <a:pt x="91885" y="3307"/>
                                        <a:pt x="98505" y="7501"/>
                                      </a:cubicBezTo>
                                      <a:lnTo>
                                        <a:pt x="98505" y="31352"/>
                                      </a:lnTo>
                                      <a:cubicBezTo>
                                        <a:pt x="91302" y="27616"/>
                                        <a:pt x="79441" y="23697"/>
                                        <a:pt x="67733" y="23697"/>
                                      </a:cubicBezTo>
                                      <a:cubicBezTo>
                                        <a:pt x="41590" y="23697"/>
                                        <a:pt x="26450" y="37965"/>
                                        <a:pt x="26450" y="60009"/>
                                      </a:cubicBez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04215817" name="Freeform: Shape 404215817"/>
                              <wps:cNvSpPr/>
                              <wps:spPr>
                                <a:xfrm>
                                  <a:off x="706512" y="380352"/>
                                  <a:ext cx="69357" cy="116527"/>
                                </a:xfrm>
                                <a:custGeom>
                                  <a:avLst/>
                                  <a:gdLst>
                                    <a:gd name="connsiteX0" fmla="*/ 92 w 69357"/>
                                    <a:gd name="connsiteY0" fmla="*/ 109639 h 116527"/>
                                    <a:gd name="connsiteX1" fmla="*/ 92 w 69357"/>
                                    <a:gd name="connsiteY1" fmla="*/ 86829 h 116527"/>
                                    <a:gd name="connsiteX2" fmla="*/ 22925 w 69357"/>
                                    <a:gd name="connsiteY2" fmla="*/ 94330 h 116527"/>
                                    <a:gd name="connsiteX3" fmla="*/ 43061 w 69357"/>
                                    <a:gd name="connsiteY3" fmla="*/ 80369 h 116527"/>
                                    <a:gd name="connsiteX4" fmla="*/ 31660 w 69357"/>
                                    <a:gd name="connsiteY4" fmla="*/ 65826 h 116527"/>
                                    <a:gd name="connsiteX5" fmla="*/ 20412 w 69357"/>
                                    <a:gd name="connsiteY5" fmla="*/ 60285 h 116527"/>
                                    <a:gd name="connsiteX6" fmla="*/ 0 w 69357"/>
                                    <a:gd name="connsiteY6" fmla="*/ 32393 h 116527"/>
                                    <a:gd name="connsiteX7" fmla="*/ 42785 w 69357"/>
                                    <a:gd name="connsiteY7" fmla="*/ 0 h 116527"/>
                                    <a:gd name="connsiteX8" fmla="*/ 63964 w 69357"/>
                                    <a:gd name="connsiteY8" fmla="*/ 4041 h 116527"/>
                                    <a:gd name="connsiteX9" fmla="*/ 63964 w 69357"/>
                                    <a:gd name="connsiteY9" fmla="*/ 26851 h 116527"/>
                                    <a:gd name="connsiteX10" fmla="*/ 45483 w 69357"/>
                                    <a:gd name="connsiteY10" fmla="*/ 21738 h 116527"/>
                                    <a:gd name="connsiteX11" fmla="*/ 27308 w 69357"/>
                                    <a:gd name="connsiteY11" fmla="*/ 33280 h 116527"/>
                                    <a:gd name="connsiteX12" fmla="*/ 37054 w 69357"/>
                                    <a:gd name="connsiteY12" fmla="*/ 44394 h 116527"/>
                                    <a:gd name="connsiteX13" fmla="*/ 47873 w 69357"/>
                                    <a:gd name="connsiteY13" fmla="*/ 49783 h 116527"/>
                                    <a:gd name="connsiteX14" fmla="*/ 69358 w 69357"/>
                                    <a:gd name="connsiteY14" fmla="*/ 80522 h 116527"/>
                                    <a:gd name="connsiteX15" fmla="*/ 25653 w 69357"/>
                                    <a:gd name="connsiteY15" fmla="*/ 116528 h 116527"/>
                                    <a:gd name="connsiteX16" fmla="*/ 123 w 69357"/>
                                    <a:gd name="connsiteY16" fmla="*/ 109639 h 1165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9357" h="116527">
                                      <a:moveTo>
                                        <a:pt x="92" y="109639"/>
                                      </a:moveTo>
                                      <a:lnTo>
                                        <a:pt x="92" y="86829"/>
                                      </a:lnTo>
                                      <a:cubicBezTo>
                                        <a:pt x="5057" y="90565"/>
                                        <a:pt x="12872" y="94330"/>
                                        <a:pt x="22925" y="94330"/>
                                      </a:cubicBezTo>
                                      <a:cubicBezTo>
                                        <a:pt x="36901" y="94330"/>
                                        <a:pt x="43061" y="87289"/>
                                        <a:pt x="43061" y="80369"/>
                                      </a:cubicBezTo>
                                      <a:cubicBezTo>
                                        <a:pt x="43061" y="74674"/>
                                        <a:pt x="39905" y="69868"/>
                                        <a:pt x="31660" y="65826"/>
                                      </a:cubicBezTo>
                                      <a:lnTo>
                                        <a:pt x="20412" y="60285"/>
                                      </a:lnTo>
                                      <a:cubicBezTo>
                                        <a:pt x="8091" y="53977"/>
                                        <a:pt x="0" y="45588"/>
                                        <a:pt x="0" y="32393"/>
                                      </a:cubicBezTo>
                                      <a:cubicBezTo>
                                        <a:pt x="0" y="13655"/>
                                        <a:pt x="16673" y="0"/>
                                        <a:pt x="42785" y="0"/>
                                      </a:cubicBezTo>
                                      <a:cubicBezTo>
                                        <a:pt x="52532" y="0"/>
                                        <a:pt x="60041" y="1806"/>
                                        <a:pt x="63964" y="4041"/>
                                      </a:cubicBezTo>
                                      <a:lnTo>
                                        <a:pt x="63964" y="26851"/>
                                      </a:lnTo>
                                      <a:cubicBezTo>
                                        <a:pt x="59918" y="24157"/>
                                        <a:pt x="52838" y="21738"/>
                                        <a:pt x="45483" y="21738"/>
                                      </a:cubicBezTo>
                                      <a:cubicBezTo>
                                        <a:pt x="34081" y="21738"/>
                                        <a:pt x="27308" y="26239"/>
                                        <a:pt x="27308" y="33280"/>
                                      </a:cubicBezTo>
                                      <a:cubicBezTo>
                                        <a:pt x="27308" y="37934"/>
                                        <a:pt x="30158" y="41088"/>
                                        <a:pt x="37054" y="44394"/>
                                      </a:cubicBezTo>
                                      <a:lnTo>
                                        <a:pt x="47873" y="49783"/>
                                      </a:lnTo>
                                      <a:cubicBezTo>
                                        <a:pt x="62585" y="56978"/>
                                        <a:pt x="69358" y="67020"/>
                                        <a:pt x="69358" y="80522"/>
                                      </a:cubicBezTo>
                                      <a:cubicBezTo>
                                        <a:pt x="69358" y="100025"/>
                                        <a:pt x="55382" y="116528"/>
                                        <a:pt x="25653" y="116528"/>
                                      </a:cubicBezTo>
                                      <a:cubicBezTo>
                                        <a:pt x="15140" y="116528"/>
                                        <a:pt x="5823" y="113680"/>
                                        <a:pt x="123" y="109639"/>
                                      </a:cubicBez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47754556" name="Freeform: Shape 47754556"/>
                              <wps:cNvSpPr/>
                              <wps:spPr>
                                <a:xfrm>
                                  <a:off x="790551" y="381975"/>
                                  <a:ext cx="100037" cy="112516"/>
                                </a:xfrm>
                                <a:custGeom>
                                  <a:avLst/>
                                  <a:gdLst>
                                    <a:gd name="connsiteX0" fmla="*/ 68346 w 100037"/>
                                    <a:gd name="connsiteY0" fmla="*/ 112517 h 112516"/>
                                    <a:gd name="connsiteX1" fmla="*/ 25990 w 100037"/>
                                    <a:gd name="connsiteY1" fmla="*/ 56121 h 112516"/>
                                    <a:gd name="connsiteX2" fmla="*/ 25990 w 100037"/>
                                    <a:gd name="connsiteY2" fmla="*/ 112517 h 112516"/>
                                    <a:gd name="connsiteX3" fmla="*/ 0 w 100037"/>
                                    <a:gd name="connsiteY3" fmla="*/ 112517 h 112516"/>
                                    <a:gd name="connsiteX4" fmla="*/ 0 w 100037"/>
                                    <a:gd name="connsiteY4" fmla="*/ 0 h 112516"/>
                                    <a:gd name="connsiteX5" fmla="*/ 25990 w 100037"/>
                                    <a:gd name="connsiteY5" fmla="*/ 0 h 112516"/>
                                    <a:gd name="connsiteX6" fmla="*/ 25990 w 100037"/>
                                    <a:gd name="connsiteY6" fmla="*/ 50242 h 112516"/>
                                    <a:gd name="connsiteX7" fmla="*/ 67274 w 100037"/>
                                    <a:gd name="connsiteY7" fmla="*/ 0 h 112516"/>
                                    <a:gd name="connsiteX8" fmla="*/ 97616 w 100037"/>
                                    <a:gd name="connsiteY8" fmla="*/ 0 h 112516"/>
                                    <a:gd name="connsiteX9" fmla="*/ 54371 w 100037"/>
                                    <a:gd name="connsiteY9" fmla="*/ 52049 h 112516"/>
                                    <a:gd name="connsiteX10" fmla="*/ 100037 w 100037"/>
                                    <a:gd name="connsiteY10" fmla="*/ 112517 h 112516"/>
                                    <a:gd name="connsiteX11" fmla="*/ 68346 w 100037"/>
                                    <a:gd name="connsiteY11" fmla="*/ 112517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0037" h="112516">
                                      <a:moveTo>
                                        <a:pt x="68346" y="112517"/>
                                      </a:moveTo>
                                      <a:lnTo>
                                        <a:pt x="25990" y="56121"/>
                                      </a:lnTo>
                                      <a:lnTo>
                                        <a:pt x="25990" y="112517"/>
                                      </a:lnTo>
                                      <a:lnTo>
                                        <a:pt x="0" y="112517"/>
                                      </a:lnTo>
                                      <a:lnTo>
                                        <a:pt x="0" y="0"/>
                                      </a:lnTo>
                                      <a:lnTo>
                                        <a:pt x="25990" y="0"/>
                                      </a:lnTo>
                                      <a:lnTo>
                                        <a:pt x="25990" y="50242"/>
                                      </a:lnTo>
                                      <a:lnTo>
                                        <a:pt x="67274" y="0"/>
                                      </a:lnTo>
                                      <a:lnTo>
                                        <a:pt x="97616" y="0"/>
                                      </a:lnTo>
                                      <a:lnTo>
                                        <a:pt x="54371" y="52049"/>
                                      </a:lnTo>
                                      <a:lnTo>
                                        <a:pt x="100037" y="112517"/>
                                      </a:lnTo>
                                      <a:lnTo>
                                        <a:pt x="68346" y="112517"/>
                                      </a:ln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67891769" name="Freeform: Shape 1967891769"/>
                              <wps:cNvSpPr/>
                              <wps:spPr>
                                <a:xfrm>
                                  <a:off x="902142" y="381975"/>
                                  <a:ext cx="26143" cy="112516"/>
                                </a:xfrm>
                                <a:custGeom>
                                  <a:avLst/>
                                  <a:gdLst>
                                    <a:gd name="connsiteX0" fmla="*/ 0 w 26143"/>
                                    <a:gd name="connsiteY0" fmla="*/ 0 h 112516"/>
                                    <a:gd name="connsiteX1" fmla="*/ 26143 w 26143"/>
                                    <a:gd name="connsiteY1" fmla="*/ 0 h 112516"/>
                                    <a:gd name="connsiteX2" fmla="*/ 26143 w 26143"/>
                                    <a:gd name="connsiteY2" fmla="*/ 112517 h 112516"/>
                                    <a:gd name="connsiteX3" fmla="*/ 0 w 26143"/>
                                    <a:gd name="connsiteY3" fmla="*/ 112517 h 112516"/>
                                    <a:gd name="connsiteX4" fmla="*/ 0 w 26143"/>
                                    <a:gd name="connsiteY4" fmla="*/ 0 h 11251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143" h="112516">
                                      <a:moveTo>
                                        <a:pt x="0" y="0"/>
                                      </a:moveTo>
                                      <a:lnTo>
                                        <a:pt x="26143" y="0"/>
                                      </a:lnTo>
                                      <a:lnTo>
                                        <a:pt x="26143" y="112517"/>
                                      </a:lnTo>
                                      <a:lnTo>
                                        <a:pt x="0" y="112517"/>
                                      </a:lnTo>
                                      <a:lnTo>
                                        <a:pt x="0" y="0"/>
                                      </a:ln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78798269" name="Freeform: Shape 178798269"/>
                              <wps:cNvSpPr/>
                              <wps:spPr>
                                <a:xfrm>
                                  <a:off x="943150" y="381975"/>
                                  <a:ext cx="59611" cy="112516"/>
                                </a:xfrm>
                                <a:custGeom>
                                  <a:avLst/>
                                  <a:gdLst>
                                    <a:gd name="connsiteX0" fmla="*/ 59612 w 59611"/>
                                    <a:gd name="connsiteY0" fmla="*/ 89707 h 112516"/>
                                    <a:gd name="connsiteX1" fmla="*/ 59612 w 59611"/>
                                    <a:gd name="connsiteY1" fmla="*/ 112517 h 112516"/>
                                    <a:gd name="connsiteX2" fmla="*/ 0 w 59611"/>
                                    <a:gd name="connsiteY2" fmla="*/ 112517 h 112516"/>
                                    <a:gd name="connsiteX3" fmla="*/ 0 w 59611"/>
                                    <a:gd name="connsiteY3" fmla="*/ 0 h 112516"/>
                                    <a:gd name="connsiteX4" fmla="*/ 26266 w 59611"/>
                                    <a:gd name="connsiteY4" fmla="*/ 0 h 112516"/>
                                    <a:gd name="connsiteX5" fmla="*/ 26266 w 59611"/>
                                    <a:gd name="connsiteY5" fmla="*/ 89707 h 112516"/>
                                    <a:gd name="connsiteX6" fmla="*/ 59612 w 59611"/>
                                    <a:gd name="connsiteY6" fmla="*/ 89707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9611" h="112516">
                                      <a:moveTo>
                                        <a:pt x="59612" y="89707"/>
                                      </a:moveTo>
                                      <a:lnTo>
                                        <a:pt x="59612" y="112517"/>
                                      </a:lnTo>
                                      <a:lnTo>
                                        <a:pt x="0" y="112517"/>
                                      </a:lnTo>
                                      <a:lnTo>
                                        <a:pt x="0" y="0"/>
                                      </a:lnTo>
                                      <a:lnTo>
                                        <a:pt x="26266" y="0"/>
                                      </a:lnTo>
                                      <a:lnTo>
                                        <a:pt x="26266" y="89707"/>
                                      </a:lnTo>
                                      <a:lnTo>
                                        <a:pt x="59612" y="89707"/>
                                      </a:ln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75896757" name="Freeform: Shape 75896757"/>
                              <wps:cNvSpPr/>
                              <wps:spPr>
                                <a:xfrm>
                                  <a:off x="1017473" y="381975"/>
                                  <a:ext cx="59611" cy="112516"/>
                                </a:xfrm>
                                <a:custGeom>
                                  <a:avLst/>
                                  <a:gdLst>
                                    <a:gd name="connsiteX0" fmla="*/ 59612 w 59611"/>
                                    <a:gd name="connsiteY0" fmla="*/ 89707 h 112516"/>
                                    <a:gd name="connsiteX1" fmla="*/ 59612 w 59611"/>
                                    <a:gd name="connsiteY1" fmla="*/ 112517 h 112516"/>
                                    <a:gd name="connsiteX2" fmla="*/ 0 w 59611"/>
                                    <a:gd name="connsiteY2" fmla="*/ 112517 h 112516"/>
                                    <a:gd name="connsiteX3" fmla="*/ 0 w 59611"/>
                                    <a:gd name="connsiteY3" fmla="*/ 0 h 112516"/>
                                    <a:gd name="connsiteX4" fmla="*/ 26266 w 59611"/>
                                    <a:gd name="connsiteY4" fmla="*/ 0 h 112516"/>
                                    <a:gd name="connsiteX5" fmla="*/ 26266 w 59611"/>
                                    <a:gd name="connsiteY5" fmla="*/ 89707 h 112516"/>
                                    <a:gd name="connsiteX6" fmla="*/ 59612 w 59611"/>
                                    <a:gd name="connsiteY6" fmla="*/ 89707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9611" h="112516">
                                      <a:moveTo>
                                        <a:pt x="59612" y="89707"/>
                                      </a:moveTo>
                                      <a:lnTo>
                                        <a:pt x="59612" y="112517"/>
                                      </a:lnTo>
                                      <a:lnTo>
                                        <a:pt x="0" y="112517"/>
                                      </a:lnTo>
                                      <a:lnTo>
                                        <a:pt x="0" y="0"/>
                                      </a:lnTo>
                                      <a:lnTo>
                                        <a:pt x="26266" y="0"/>
                                      </a:lnTo>
                                      <a:lnTo>
                                        <a:pt x="26266" y="89707"/>
                                      </a:lnTo>
                                      <a:lnTo>
                                        <a:pt x="59612" y="89707"/>
                                      </a:ln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354229995" name="Freeform: Shape 1354229995"/>
                              <wps:cNvSpPr/>
                              <wps:spPr>
                                <a:xfrm>
                                  <a:off x="1091735" y="380352"/>
                                  <a:ext cx="69357" cy="116527"/>
                                </a:xfrm>
                                <a:custGeom>
                                  <a:avLst/>
                                  <a:gdLst>
                                    <a:gd name="connsiteX0" fmla="*/ 92 w 69357"/>
                                    <a:gd name="connsiteY0" fmla="*/ 109639 h 116527"/>
                                    <a:gd name="connsiteX1" fmla="*/ 92 w 69357"/>
                                    <a:gd name="connsiteY1" fmla="*/ 86829 h 116527"/>
                                    <a:gd name="connsiteX2" fmla="*/ 22925 w 69357"/>
                                    <a:gd name="connsiteY2" fmla="*/ 94330 h 116527"/>
                                    <a:gd name="connsiteX3" fmla="*/ 43061 w 69357"/>
                                    <a:gd name="connsiteY3" fmla="*/ 80369 h 116527"/>
                                    <a:gd name="connsiteX4" fmla="*/ 31660 w 69357"/>
                                    <a:gd name="connsiteY4" fmla="*/ 65826 h 116527"/>
                                    <a:gd name="connsiteX5" fmla="*/ 20412 w 69357"/>
                                    <a:gd name="connsiteY5" fmla="*/ 60285 h 116527"/>
                                    <a:gd name="connsiteX6" fmla="*/ 0 w 69357"/>
                                    <a:gd name="connsiteY6" fmla="*/ 32393 h 116527"/>
                                    <a:gd name="connsiteX7" fmla="*/ 42786 w 69357"/>
                                    <a:gd name="connsiteY7" fmla="*/ 0 h 116527"/>
                                    <a:gd name="connsiteX8" fmla="*/ 63964 w 69357"/>
                                    <a:gd name="connsiteY8" fmla="*/ 4041 h 116527"/>
                                    <a:gd name="connsiteX9" fmla="*/ 63964 w 69357"/>
                                    <a:gd name="connsiteY9" fmla="*/ 26851 h 116527"/>
                                    <a:gd name="connsiteX10" fmla="*/ 45483 w 69357"/>
                                    <a:gd name="connsiteY10" fmla="*/ 21738 h 116527"/>
                                    <a:gd name="connsiteX11" fmla="*/ 27308 w 69357"/>
                                    <a:gd name="connsiteY11" fmla="*/ 33280 h 116527"/>
                                    <a:gd name="connsiteX12" fmla="*/ 37054 w 69357"/>
                                    <a:gd name="connsiteY12" fmla="*/ 44394 h 116527"/>
                                    <a:gd name="connsiteX13" fmla="*/ 47873 w 69357"/>
                                    <a:gd name="connsiteY13" fmla="*/ 49783 h 116527"/>
                                    <a:gd name="connsiteX14" fmla="*/ 69358 w 69357"/>
                                    <a:gd name="connsiteY14" fmla="*/ 80522 h 116527"/>
                                    <a:gd name="connsiteX15" fmla="*/ 25653 w 69357"/>
                                    <a:gd name="connsiteY15" fmla="*/ 116528 h 116527"/>
                                    <a:gd name="connsiteX16" fmla="*/ 123 w 69357"/>
                                    <a:gd name="connsiteY16" fmla="*/ 109639 h 1165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9357" h="116527">
                                      <a:moveTo>
                                        <a:pt x="92" y="109639"/>
                                      </a:moveTo>
                                      <a:lnTo>
                                        <a:pt x="92" y="86829"/>
                                      </a:lnTo>
                                      <a:cubicBezTo>
                                        <a:pt x="5057" y="90565"/>
                                        <a:pt x="12872" y="94330"/>
                                        <a:pt x="22925" y="94330"/>
                                      </a:cubicBezTo>
                                      <a:cubicBezTo>
                                        <a:pt x="36901" y="94330"/>
                                        <a:pt x="43061" y="87289"/>
                                        <a:pt x="43061" y="80369"/>
                                      </a:cubicBezTo>
                                      <a:cubicBezTo>
                                        <a:pt x="43061" y="74674"/>
                                        <a:pt x="39905" y="69868"/>
                                        <a:pt x="31660" y="65826"/>
                                      </a:cubicBezTo>
                                      <a:lnTo>
                                        <a:pt x="20412" y="60285"/>
                                      </a:lnTo>
                                      <a:cubicBezTo>
                                        <a:pt x="8091" y="53977"/>
                                        <a:pt x="0" y="45588"/>
                                        <a:pt x="0" y="32393"/>
                                      </a:cubicBezTo>
                                      <a:cubicBezTo>
                                        <a:pt x="0" y="13655"/>
                                        <a:pt x="16673" y="0"/>
                                        <a:pt x="42786" y="0"/>
                                      </a:cubicBezTo>
                                      <a:cubicBezTo>
                                        <a:pt x="52532" y="0"/>
                                        <a:pt x="60041" y="1806"/>
                                        <a:pt x="63964" y="4041"/>
                                      </a:cubicBezTo>
                                      <a:lnTo>
                                        <a:pt x="63964" y="26851"/>
                                      </a:lnTo>
                                      <a:cubicBezTo>
                                        <a:pt x="59918" y="24157"/>
                                        <a:pt x="52869" y="21738"/>
                                        <a:pt x="45483" y="21738"/>
                                      </a:cubicBezTo>
                                      <a:cubicBezTo>
                                        <a:pt x="34081" y="21738"/>
                                        <a:pt x="27308" y="26239"/>
                                        <a:pt x="27308" y="33280"/>
                                      </a:cubicBezTo>
                                      <a:cubicBezTo>
                                        <a:pt x="27308" y="37934"/>
                                        <a:pt x="30158" y="41088"/>
                                        <a:pt x="37054" y="44394"/>
                                      </a:cubicBezTo>
                                      <a:lnTo>
                                        <a:pt x="47873" y="49783"/>
                                      </a:lnTo>
                                      <a:cubicBezTo>
                                        <a:pt x="62585" y="56978"/>
                                        <a:pt x="69358" y="67020"/>
                                        <a:pt x="69358" y="80522"/>
                                      </a:cubicBezTo>
                                      <a:cubicBezTo>
                                        <a:pt x="69358" y="100025"/>
                                        <a:pt x="55382" y="116528"/>
                                        <a:pt x="25653" y="116528"/>
                                      </a:cubicBezTo>
                                      <a:cubicBezTo>
                                        <a:pt x="15140" y="116528"/>
                                        <a:pt x="5823" y="113680"/>
                                        <a:pt x="123" y="109639"/>
                                      </a:cubicBezTo>
                                      <a:close/>
                                    </a:path>
                                  </a:pathLst>
                                </a:custGeom>
                                <a:solidFill>
                                  <a:srgbClr val="F26622"/>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47292662" name="Freeform: Shape 247292662"/>
                              <wps:cNvSpPr/>
                              <wps:spPr>
                                <a:xfrm>
                                  <a:off x="704520" y="537355"/>
                                  <a:ext cx="116372" cy="116405"/>
                                </a:xfrm>
                                <a:custGeom>
                                  <a:avLst/>
                                  <a:gdLst>
                                    <a:gd name="connsiteX0" fmla="*/ 116373 w 116372"/>
                                    <a:gd name="connsiteY0" fmla="*/ 115793 h 116405"/>
                                    <a:gd name="connsiteX1" fmla="*/ 97463 w 116372"/>
                                    <a:gd name="connsiteY1" fmla="*/ 101403 h 116405"/>
                                    <a:gd name="connsiteX2" fmla="*/ 58110 w 116372"/>
                                    <a:gd name="connsiteY2" fmla="*/ 116405 h 116405"/>
                                    <a:gd name="connsiteX3" fmla="*/ 0 w 116372"/>
                                    <a:gd name="connsiteY3" fmla="*/ 58203 h 116405"/>
                                    <a:gd name="connsiteX4" fmla="*/ 58110 w 116372"/>
                                    <a:gd name="connsiteY4" fmla="*/ 0 h 116405"/>
                                    <a:gd name="connsiteX5" fmla="*/ 116220 w 116372"/>
                                    <a:gd name="connsiteY5" fmla="*/ 58203 h 116405"/>
                                    <a:gd name="connsiteX6" fmla="*/ 107669 w 116372"/>
                                    <a:gd name="connsiteY6" fmla="*/ 88819 h 116405"/>
                                    <a:gd name="connsiteX7" fmla="*/ 116373 w 116372"/>
                                    <a:gd name="connsiteY7" fmla="*/ 95586 h 116405"/>
                                    <a:gd name="connsiteX8" fmla="*/ 116373 w 116372"/>
                                    <a:gd name="connsiteY8" fmla="*/ 115823 h 116405"/>
                                    <a:gd name="connsiteX9" fmla="*/ 83180 w 116372"/>
                                    <a:gd name="connsiteY9" fmla="*/ 90289 h 116405"/>
                                    <a:gd name="connsiteX10" fmla="*/ 56608 w 116372"/>
                                    <a:gd name="connsiteY10" fmla="*/ 70051 h 116405"/>
                                    <a:gd name="connsiteX11" fmla="*/ 56608 w 116372"/>
                                    <a:gd name="connsiteY11" fmla="*/ 49048 h 116405"/>
                                    <a:gd name="connsiteX12" fmla="*/ 93264 w 116372"/>
                                    <a:gd name="connsiteY12" fmla="*/ 77552 h 116405"/>
                                    <a:gd name="connsiteX13" fmla="*/ 97616 w 116372"/>
                                    <a:gd name="connsiteY13" fmla="*/ 58203 h 116405"/>
                                    <a:gd name="connsiteX14" fmla="*/ 58110 w 116372"/>
                                    <a:gd name="connsiteY14" fmla="*/ 16809 h 116405"/>
                                    <a:gd name="connsiteX15" fmla="*/ 18757 w 116372"/>
                                    <a:gd name="connsiteY15" fmla="*/ 58203 h 116405"/>
                                    <a:gd name="connsiteX16" fmla="*/ 58110 w 116372"/>
                                    <a:gd name="connsiteY16" fmla="*/ 99168 h 116405"/>
                                    <a:gd name="connsiteX17" fmla="*/ 83180 w 116372"/>
                                    <a:gd name="connsiteY17" fmla="*/ 90320 h 1164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16372" h="116405">
                                      <a:moveTo>
                                        <a:pt x="116373" y="115793"/>
                                      </a:moveTo>
                                      <a:lnTo>
                                        <a:pt x="97463" y="101403"/>
                                      </a:lnTo>
                                      <a:cubicBezTo>
                                        <a:pt x="87257" y="110710"/>
                                        <a:pt x="73587" y="116405"/>
                                        <a:pt x="58110" y="116405"/>
                                      </a:cubicBezTo>
                                      <a:cubicBezTo>
                                        <a:pt x="25071" y="116405"/>
                                        <a:pt x="0" y="91054"/>
                                        <a:pt x="0" y="58203"/>
                                      </a:cubicBezTo>
                                      <a:cubicBezTo>
                                        <a:pt x="0" y="25351"/>
                                        <a:pt x="25071" y="0"/>
                                        <a:pt x="58110" y="0"/>
                                      </a:cubicBezTo>
                                      <a:cubicBezTo>
                                        <a:pt x="91149" y="0"/>
                                        <a:pt x="116220" y="25198"/>
                                        <a:pt x="116220" y="58203"/>
                                      </a:cubicBezTo>
                                      <a:cubicBezTo>
                                        <a:pt x="116220" y="69439"/>
                                        <a:pt x="113216" y="79941"/>
                                        <a:pt x="107669" y="88819"/>
                                      </a:cubicBezTo>
                                      <a:lnTo>
                                        <a:pt x="116373" y="95586"/>
                                      </a:lnTo>
                                      <a:lnTo>
                                        <a:pt x="116373" y="115823"/>
                                      </a:lnTo>
                                      <a:close/>
                                      <a:moveTo>
                                        <a:pt x="83180" y="90289"/>
                                      </a:moveTo>
                                      <a:lnTo>
                                        <a:pt x="56608" y="70051"/>
                                      </a:lnTo>
                                      <a:lnTo>
                                        <a:pt x="56608" y="49048"/>
                                      </a:lnTo>
                                      <a:lnTo>
                                        <a:pt x="93264" y="77552"/>
                                      </a:lnTo>
                                      <a:cubicBezTo>
                                        <a:pt x="96114" y="71858"/>
                                        <a:pt x="97616" y="65244"/>
                                        <a:pt x="97616" y="58203"/>
                                      </a:cubicBezTo>
                                      <a:cubicBezTo>
                                        <a:pt x="97616" y="34658"/>
                                        <a:pt x="80790" y="16809"/>
                                        <a:pt x="58110" y="16809"/>
                                      </a:cubicBezTo>
                                      <a:cubicBezTo>
                                        <a:pt x="35430" y="16809"/>
                                        <a:pt x="18757" y="34658"/>
                                        <a:pt x="18757" y="58203"/>
                                      </a:cubicBezTo>
                                      <a:cubicBezTo>
                                        <a:pt x="18757" y="81747"/>
                                        <a:pt x="35277" y="99168"/>
                                        <a:pt x="58110" y="99168"/>
                                      </a:cubicBezTo>
                                      <a:cubicBezTo>
                                        <a:pt x="67856" y="99168"/>
                                        <a:pt x="76438" y="95861"/>
                                        <a:pt x="83180" y="90320"/>
                                      </a:cubicBez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16259007" name="Freeform: Shape 116259007"/>
                              <wps:cNvSpPr/>
                              <wps:spPr>
                                <a:xfrm>
                                  <a:off x="835451" y="538856"/>
                                  <a:ext cx="98259" cy="114904"/>
                                </a:xfrm>
                                <a:custGeom>
                                  <a:avLst/>
                                  <a:gdLst>
                                    <a:gd name="connsiteX0" fmla="*/ 0 w 98259"/>
                                    <a:gd name="connsiteY0" fmla="*/ 65091 h 114904"/>
                                    <a:gd name="connsiteX1" fmla="*/ 0 w 98259"/>
                                    <a:gd name="connsiteY1" fmla="*/ 0 h 114904"/>
                                    <a:gd name="connsiteX2" fmla="*/ 18481 w 98259"/>
                                    <a:gd name="connsiteY2" fmla="*/ 0 h 114904"/>
                                    <a:gd name="connsiteX3" fmla="*/ 18481 w 98259"/>
                                    <a:gd name="connsiteY3" fmla="*/ 65704 h 114904"/>
                                    <a:gd name="connsiteX4" fmla="*/ 49130 w 98259"/>
                                    <a:gd name="connsiteY4" fmla="*/ 97668 h 114904"/>
                                    <a:gd name="connsiteX5" fmla="*/ 79778 w 98259"/>
                                    <a:gd name="connsiteY5" fmla="*/ 65704 h 114904"/>
                                    <a:gd name="connsiteX6" fmla="*/ 79778 w 98259"/>
                                    <a:gd name="connsiteY6" fmla="*/ 0 h 114904"/>
                                    <a:gd name="connsiteX7" fmla="*/ 98260 w 98259"/>
                                    <a:gd name="connsiteY7" fmla="*/ 0 h 114904"/>
                                    <a:gd name="connsiteX8" fmla="*/ 98260 w 98259"/>
                                    <a:gd name="connsiteY8" fmla="*/ 65091 h 114904"/>
                                    <a:gd name="connsiteX9" fmla="*/ 49160 w 98259"/>
                                    <a:gd name="connsiteY9" fmla="*/ 114905 h 114904"/>
                                    <a:gd name="connsiteX10" fmla="*/ 61 w 98259"/>
                                    <a:gd name="connsiteY10" fmla="*/ 65091 h 114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98259" h="114904">
                                      <a:moveTo>
                                        <a:pt x="0" y="65091"/>
                                      </a:moveTo>
                                      <a:lnTo>
                                        <a:pt x="0" y="0"/>
                                      </a:lnTo>
                                      <a:lnTo>
                                        <a:pt x="18481" y="0"/>
                                      </a:lnTo>
                                      <a:lnTo>
                                        <a:pt x="18481" y="65704"/>
                                      </a:lnTo>
                                      <a:cubicBezTo>
                                        <a:pt x="18481" y="84747"/>
                                        <a:pt x="30036" y="97668"/>
                                        <a:pt x="49130" y="97668"/>
                                      </a:cubicBezTo>
                                      <a:cubicBezTo>
                                        <a:pt x="68224" y="97668"/>
                                        <a:pt x="79778" y="84778"/>
                                        <a:pt x="79778" y="65704"/>
                                      </a:cubicBezTo>
                                      <a:lnTo>
                                        <a:pt x="79778" y="0"/>
                                      </a:lnTo>
                                      <a:lnTo>
                                        <a:pt x="98260" y="0"/>
                                      </a:lnTo>
                                      <a:lnTo>
                                        <a:pt x="98260" y="65091"/>
                                      </a:lnTo>
                                      <a:cubicBezTo>
                                        <a:pt x="98260" y="95708"/>
                                        <a:pt x="78736" y="114905"/>
                                        <a:pt x="49160" y="114905"/>
                                      </a:cubicBezTo>
                                      <a:cubicBezTo>
                                        <a:pt x="19585" y="114905"/>
                                        <a:pt x="61" y="95708"/>
                                        <a:pt x="61" y="65091"/>
                                      </a:cubicBez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13064488" name="Freeform: Shape 1913064488"/>
                              <wps:cNvSpPr/>
                              <wps:spPr>
                                <a:xfrm>
                                  <a:off x="948391" y="538825"/>
                                  <a:ext cx="73127" cy="112516"/>
                                </a:xfrm>
                                <a:custGeom>
                                  <a:avLst/>
                                  <a:gdLst>
                                    <a:gd name="connsiteX0" fmla="*/ 73128 w 73127"/>
                                    <a:gd name="connsiteY0" fmla="*/ 95555 h 112516"/>
                                    <a:gd name="connsiteX1" fmla="*/ 73128 w 73127"/>
                                    <a:gd name="connsiteY1" fmla="*/ 112517 h 112516"/>
                                    <a:gd name="connsiteX2" fmla="*/ 0 w 73127"/>
                                    <a:gd name="connsiteY2" fmla="*/ 112517 h 112516"/>
                                    <a:gd name="connsiteX3" fmla="*/ 0 w 73127"/>
                                    <a:gd name="connsiteY3" fmla="*/ 0 h 112516"/>
                                    <a:gd name="connsiteX4" fmla="*/ 71626 w 73127"/>
                                    <a:gd name="connsiteY4" fmla="*/ 0 h 112516"/>
                                    <a:gd name="connsiteX5" fmla="*/ 71626 w 73127"/>
                                    <a:gd name="connsiteY5" fmla="*/ 16962 h 112516"/>
                                    <a:gd name="connsiteX6" fmla="*/ 17562 w 73127"/>
                                    <a:gd name="connsiteY6" fmla="*/ 16962 h 112516"/>
                                    <a:gd name="connsiteX7" fmla="*/ 17562 w 73127"/>
                                    <a:gd name="connsiteY7" fmla="*/ 44272 h 112516"/>
                                    <a:gd name="connsiteX8" fmla="*/ 68929 w 73127"/>
                                    <a:gd name="connsiteY8" fmla="*/ 44272 h 112516"/>
                                    <a:gd name="connsiteX9" fmla="*/ 68929 w 73127"/>
                                    <a:gd name="connsiteY9" fmla="*/ 61234 h 112516"/>
                                    <a:gd name="connsiteX10" fmla="*/ 17562 w 73127"/>
                                    <a:gd name="connsiteY10" fmla="*/ 61234 h 112516"/>
                                    <a:gd name="connsiteX11" fmla="*/ 17562 w 73127"/>
                                    <a:gd name="connsiteY11" fmla="*/ 95586 h 112516"/>
                                    <a:gd name="connsiteX12" fmla="*/ 73128 w 73127"/>
                                    <a:gd name="connsiteY12" fmla="*/ 95586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73127" h="112516">
                                      <a:moveTo>
                                        <a:pt x="73128" y="95555"/>
                                      </a:moveTo>
                                      <a:lnTo>
                                        <a:pt x="73128" y="112517"/>
                                      </a:lnTo>
                                      <a:lnTo>
                                        <a:pt x="0" y="112517"/>
                                      </a:lnTo>
                                      <a:lnTo>
                                        <a:pt x="0" y="0"/>
                                      </a:lnTo>
                                      <a:lnTo>
                                        <a:pt x="71626" y="0"/>
                                      </a:lnTo>
                                      <a:lnTo>
                                        <a:pt x="71626" y="16962"/>
                                      </a:lnTo>
                                      <a:lnTo>
                                        <a:pt x="17562" y="16962"/>
                                      </a:lnTo>
                                      <a:lnTo>
                                        <a:pt x="17562" y="44272"/>
                                      </a:lnTo>
                                      <a:lnTo>
                                        <a:pt x="68929" y="44272"/>
                                      </a:lnTo>
                                      <a:lnTo>
                                        <a:pt x="68929" y="61234"/>
                                      </a:lnTo>
                                      <a:lnTo>
                                        <a:pt x="17562" y="61234"/>
                                      </a:lnTo>
                                      <a:lnTo>
                                        <a:pt x="17562" y="95586"/>
                                      </a:lnTo>
                                      <a:lnTo>
                                        <a:pt x="73128" y="95586"/>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655554384" name="Freeform: Shape 655554384"/>
                              <wps:cNvSpPr/>
                              <wps:spPr>
                                <a:xfrm>
                                  <a:off x="1036414" y="538825"/>
                                  <a:ext cx="73127" cy="112516"/>
                                </a:xfrm>
                                <a:custGeom>
                                  <a:avLst/>
                                  <a:gdLst>
                                    <a:gd name="connsiteX0" fmla="*/ 73128 w 73127"/>
                                    <a:gd name="connsiteY0" fmla="*/ 95555 h 112516"/>
                                    <a:gd name="connsiteX1" fmla="*/ 73128 w 73127"/>
                                    <a:gd name="connsiteY1" fmla="*/ 112517 h 112516"/>
                                    <a:gd name="connsiteX2" fmla="*/ 0 w 73127"/>
                                    <a:gd name="connsiteY2" fmla="*/ 112517 h 112516"/>
                                    <a:gd name="connsiteX3" fmla="*/ 0 w 73127"/>
                                    <a:gd name="connsiteY3" fmla="*/ 0 h 112516"/>
                                    <a:gd name="connsiteX4" fmla="*/ 71626 w 73127"/>
                                    <a:gd name="connsiteY4" fmla="*/ 0 h 112516"/>
                                    <a:gd name="connsiteX5" fmla="*/ 71626 w 73127"/>
                                    <a:gd name="connsiteY5" fmla="*/ 16962 h 112516"/>
                                    <a:gd name="connsiteX6" fmla="*/ 17562 w 73127"/>
                                    <a:gd name="connsiteY6" fmla="*/ 16962 h 112516"/>
                                    <a:gd name="connsiteX7" fmla="*/ 17562 w 73127"/>
                                    <a:gd name="connsiteY7" fmla="*/ 44272 h 112516"/>
                                    <a:gd name="connsiteX8" fmla="*/ 68929 w 73127"/>
                                    <a:gd name="connsiteY8" fmla="*/ 44272 h 112516"/>
                                    <a:gd name="connsiteX9" fmla="*/ 68929 w 73127"/>
                                    <a:gd name="connsiteY9" fmla="*/ 61234 h 112516"/>
                                    <a:gd name="connsiteX10" fmla="*/ 17562 w 73127"/>
                                    <a:gd name="connsiteY10" fmla="*/ 61234 h 112516"/>
                                    <a:gd name="connsiteX11" fmla="*/ 17562 w 73127"/>
                                    <a:gd name="connsiteY11" fmla="*/ 95586 h 112516"/>
                                    <a:gd name="connsiteX12" fmla="*/ 73128 w 73127"/>
                                    <a:gd name="connsiteY12" fmla="*/ 95586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73127" h="112516">
                                      <a:moveTo>
                                        <a:pt x="73128" y="95555"/>
                                      </a:moveTo>
                                      <a:lnTo>
                                        <a:pt x="73128" y="112517"/>
                                      </a:lnTo>
                                      <a:lnTo>
                                        <a:pt x="0" y="112517"/>
                                      </a:lnTo>
                                      <a:lnTo>
                                        <a:pt x="0" y="0"/>
                                      </a:lnTo>
                                      <a:lnTo>
                                        <a:pt x="71626" y="0"/>
                                      </a:lnTo>
                                      <a:lnTo>
                                        <a:pt x="71626" y="16962"/>
                                      </a:lnTo>
                                      <a:lnTo>
                                        <a:pt x="17562" y="16962"/>
                                      </a:lnTo>
                                      <a:lnTo>
                                        <a:pt x="17562" y="44272"/>
                                      </a:lnTo>
                                      <a:lnTo>
                                        <a:pt x="68929" y="44272"/>
                                      </a:lnTo>
                                      <a:lnTo>
                                        <a:pt x="68929" y="61234"/>
                                      </a:lnTo>
                                      <a:lnTo>
                                        <a:pt x="17562" y="61234"/>
                                      </a:lnTo>
                                      <a:lnTo>
                                        <a:pt x="17562" y="95586"/>
                                      </a:lnTo>
                                      <a:lnTo>
                                        <a:pt x="73128" y="95586"/>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272734201" name="Freeform: Shape 1272734201"/>
                              <wps:cNvSpPr/>
                              <wps:spPr>
                                <a:xfrm>
                                  <a:off x="1124406" y="538060"/>
                                  <a:ext cx="99700" cy="113863"/>
                                </a:xfrm>
                                <a:custGeom>
                                  <a:avLst/>
                                  <a:gdLst>
                                    <a:gd name="connsiteX0" fmla="*/ 99700 w 99700"/>
                                    <a:gd name="connsiteY0" fmla="*/ 765 h 113863"/>
                                    <a:gd name="connsiteX1" fmla="*/ 99700 w 99700"/>
                                    <a:gd name="connsiteY1" fmla="*/ 113864 h 113863"/>
                                    <a:gd name="connsiteX2" fmla="*/ 96697 w 99700"/>
                                    <a:gd name="connsiteY2" fmla="*/ 113864 h 113863"/>
                                    <a:gd name="connsiteX3" fmla="*/ 18175 w 99700"/>
                                    <a:gd name="connsiteY3" fmla="*/ 38853 h 113863"/>
                                    <a:gd name="connsiteX4" fmla="*/ 18175 w 99700"/>
                                    <a:gd name="connsiteY4" fmla="*/ 113252 h 113863"/>
                                    <a:gd name="connsiteX5" fmla="*/ 0 w 99700"/>
                                    <a:gd name="connsiteY5" fmla="*/ 113252 h 113863"/>
                                    <a:gd name="connsiteX6" fmla="*/ 0 w 99700"/>
                                    <a:gd name="connsiteY6" fmla="*/ 0 h 113863"/>
                                    <a:gd name="connsiteX7" fmla="*/ 2697 w 99700"/>
                                    <a:gd name="connsiteY7" fmla="*/ 0 h 113863"/>
                                    <a:gd name="connsiteX8" fmla="*/ 81372 w 99700"/>
                                    <a:gd name="connsiteY8" fmla="*/ 74093 h 113863"/>
                                    <a:gd name="connsiteX9" fmla="*/ 81372 w 99700"/>
                                    <a:gd name="connsiteY9" fmla="*/ 735 h 113863"/>
                                    <a:gd name="connsiteX10" fmla="*/ 99700 w 99700"/>
                                    <a:gd name="connsiteY10" fmla="*/ 735 h 1138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99700" h="113863">
                                      <a:moveTo>
                                        <a:pt x="99700" y="765"/>
                                      </a:moveTo>
                                      <a:lnTo>
                                        <a:pt x="99700" y="113864"/>
                                      </a:lnTo>
                                      <a:lnTo>
                                        <a:pt x="96697" y="113864"/>
                                      </a:lnTo>
                                      <a:lnTo>
                                        <a:pt x="18175" y="38853"/>
                                      </a:lnTo>
                                      <a:lnTo>
                                        <a:pt x="18175" y="113252"/>
                                      </a:lnTo>
                                      <a:lnTo>
                                        <a:pt x="0" y="113252"/>
                                      </a:lnTo>
                                      <a:lnTo>
                                        <a:pt x="0" y="0"/>
                                      </a:lnTo>
                                      <a:lnTo>
                                        <a:pt x="2697" y="0"/>
                                      </a:lnTo>
                                      <a:lnTo>
                                        <a:pt x="81372" y="74093"/>
                                      </a:lnTo>
                                      <a:lnTo>
                                        <a:pt x="81372" y="735"/>
                                      </a:lnTo>
                                      <a:lnTo>
                                        <a:pt x="99700" y="735"/>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349909735" name="Freeform: Shape 349909735"/>
                              <wps:cNvSpPr/>
                              <wps:spPr>
                                <a:xfrm>
                                  <a:off x="1238849" y="537355"/>
                                  <a:ext cx="66384" cy="116374"/>
                                </a:xfrm>
                                <a:custGeom>
                                  <a:avLst/>
                                  <a:gdLst>
                                    <a:gd name="connsiteX0" fmla="*/ 0 w 66384"/>
                                    <a:gd name="connsiteY0" fmla="*/ 109945 h 116374"/>
                                    <a:gd name="connsiteX1" fmla="*/ 0 w 66384"/>
                                    <a:gd name="connsiteY1" fmla="*/ 92402 h 116374"/>
                                    <a:gd name="connsiteX2" fmla="*/ 23875 w 66384"/>
                                    <a:gd name="connsiteY2" fmla="*/ 99750 h 116374"/>
                                    <a:gd name="connsiteX3" fmla="*/ 48210 w 66384"/>
                                    <a:gd name="connsiteY3" fmla="*/ 82635 h 116374"/>
                                    <a:gd name="connsiteX4" fmla="*/ 34388 w 66384"/>
                                    <a:gd name="connsiteY4" fmla="*/ 65091 h 116374"/>
                                    <a:gd name="connsiteX5" fmla="*/ 21485 w 66384"/>
                                    <a:gd name="connsiteY5" fmla="*/ 58784 h 116374"/>
                                    <a:gd name="connsiteX6" fmla="*/ 307 w 66384"/>
                                    <a:gd name="connsiteY6" fmla="*/ 30739 h 116374"/>
                                    <a:gd name="connsiteX7" fmla="*/ 41161 w 66384"/>
                                    <a:gd name="connsiteY7" fmla="*/ 0 h 116374"/>
                                    <a:gd name="connsiteX8" fmla="*/ 61297 w 66384"/>
                                    <a:gd name="connsiteY8" fmla="*/ 3888 h 116374"/>
                                    <a:gd name="connsiteX9" fmla="*/ 61297 w 66384"/>
                                    <a:gd name="connsiteY9" fmla="*/ 21432 h 116374"/>
                                    <a:gd name="connsiteX10" fmla="*/ 41468 w 66384"/>
                                    <a:gd name="connsiteY10" fmla="*/ 16319 h 116374"/>
                                    <a:gd name="connsiteX11" fmla="*/ 19554 w 66384"/>
                                    <a:gd name="connsiteY11" fmla="*/ 30709 h 116374"/>
                                    <a:gd name="connsiteX12" fmla="*/ 31108 w 66384"/>
                                    <a:gd name="connsiteY12" fmla="*/ 44364 h 116374"/>
                                    <a:gd name="connsiteX13" fmla="*/ 44012 w 66384"/>
                                    <a:gd name="connsiteY13" fmla="*/ 50518 h 116374"/>
                                    <a:gd name="connsiteX14" fmla="*/ 66385 w 66384"/>
                                    <a:gd name="connsiteY14" fmla="*/ 82022 h 116374"/>
                                    <a:gd name="connsiteX15" fmla="*/ 24795 w 66384"/>
                                    <a:gd name="connsiteY15" fmla="*/ 116375 h 116374"/>
                                    <a:gd name="connsiteX16" fmla="*/ 31 w 66384"/>
                                    <a:gd name="connsiteY16" fmla="*/ 109914 h 1163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6384" h="116374">
                                      <a:moveTo>
                                        <a:pt x="0" y="109945"/>
                                      </a:moveTo>
                                      <a:lnTo>
                                        <a:pt x="0" y="92402"/>
                                      </a:lnTo>
                                      <a:cubicBezTo>
                                        <a:pt x="5701" y="96167"/>
                                        <a:pt x="13669" y="99750"/>
                                        <a:pt x="23875" y="99750"/>
                                      </a:cubicBezTo>
                                      <a:cubicBezTo>
                                        <a:pt x="41008" y="99750"/>
                                        <a:pt x="48210" y="91208"/>
                                        <a:pt x="48210" y="82635"/>
                                      </a:cubicBezTo>
                                      <a:cubicBezTo>
                                        <a:pt x="48210" y="75440"/>
                                        <a:pt x="43858" y="69592"/>
                                        <a:pt x="34388" y="65091"/>
                                      </a:cubicBezTo>
                                      <a:lnTo>
                                        <a:pt x="21485" y="58784"/>
                                      </a:lnTo>
                                      <a:cubicBezTo>
                                        <a:pt x="8582" y="52477"/>
                                        <a:pt x="307" y="43476"/>
                                        <a:pt x="307" y="30739"/>
                                      </a:cubicBezTo>
                                      <a:cubicBezTo>
                                        <a:pt x="307" y="12737"/>
                                        <a:pt x="16060" y="0"/>
                                        <a:pt x="41161" y="0"/>
                                      </a:cubicBezTo>
                                      <a:cubicBezTo>
                                        <a:pt x="50172" y="0"/>
                                        <a:pt x="57681" y="1806"/>
                                        <a:pt x="61297" y="3888"/>
                                      </a:cubicBezTo>
                                      <a:lnTo>
                                        <a:pt x="61297" y="21432"/>
                                      </a:lnTo>
                                      <a:cubicBezTo>
                                        <a:pt x="56792" y="18738"/>
                                        <a:pt x="49130" y="16319"/>
                                        <a:pt x="41468" y="16319"/>
                                      </a:cubicBezTo>
                                      <a:cubicBezTo>
                                        <a:pt x="27339" y="16319"/>
                                        <a:pt x="19554" y="22167"/>
                                        <a:pt x="19554" y="30709"/>
                                      </a:cubicBezTo>
                                      <a:cubicBezTo>
                                        <a:pt x="19554" y="36403"/>
                                        <a:pt x="23017" y="40445"/>
                                        <a:pt x="31108" y="44364"/>
                                      </a:cubicBezTo>
                                      <a:lnTo>
                                        <a:pt x="44012" y="50518"/>
                                      </a:lnTo>
                                      <a:cubicBezTo>
                                        <a:pt x="59183" y="57713"/>
                                        <a:pt x="66385" y="68061"/>
                                        <a:pt x="66385" y="82022"/>
                                      </a:cubicBezTo>
                                      <a:cubicBezTo>
                                        <a:pt x="66385" y="99719"/>
                                        <a:pt x="53911" y="116375"/>
                                        <a:pt x="24795" y="116375"/>
                                      </a:cubicBezTo>
                                      <a:cubicBezTo>
                                        <a:pt x="14589" y="116375"/>
                                        <a:pt x="5885" y="113680"/>
                                        <a:pt x="31" y="109914"/>
                                      </a:cubicBez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76473318" name="Freeform: Shape 976473318"/>
                              <wps:cNvSpPr/>
                              <wps:spPr>
                                <a:xfrm>
                                  <a:off x="1319792" y="538825"/>
                                  <a:ext cx="56485" cy="112516"/>
                                </a:xfrm>
                                <a:custGeom>
                                  <a:avLst/>
                                  <a:gdLst>
                                    <a:gd name="connsiteX0" fmla="*/ 56455 w 56485"/>
                                    <a:gd name="connsiteY0" fmla="*/ 95555 h 112516"/>
                                    <a:gd name="connsiteX1" fmla="*/ 56455 w 56485"/>
                                    <a:gd name="connsiteY1" fmla="*/ 112517 h 112516"/>
                                    <a:gd name="connsiteX2" fmla="*/ 0 w 56485"/>
                                    <a:gd name="connsiteY2" fmla="*/ 112517 h 112516"/>
                                    <a:gd name="connsiteX3" fmla="*/ 0 w 56485"/>
                                    <a:gd name="connsiteY3" fmla="*/ 0 h 112516"/>
                                    <a:gd name="connsiteX4" fmla="*/ 18481 w 56485"/>
                                    <a:gd name="connsiteY4" fmla="*/ 0 h 112516"/>
                                    <a:gd name="connsiteX5" fmla="*/ 18481 w 56485"/>
                                    <a:gd name="connsiteY5" fmla="*/ 95555 h 112516"/>
                                    <a:gd name="connsiteX6" fmla="*/ 56485 w 56485"/>
                                    <a:gd name="connsiteY6" fmla="*/ 95555 h 1125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6485" h="112516">
                                      <a:moveTo>
                                        <a:pt x="56455" y="95555"/>
                                      </a:moveTo>
                                      <a:lnTo>
                                        <a:pt x="56455" y="112517"/>
                                      </a:lnTo>
                                      <a:lnTo>
                                        <a:pt x="0" y="112517"/>
                                      </a:lnTo>
                                      <a:lnTo>
                                        <a:pt x="0" y="0"/>
                                      </a:lnTo>
                                      <a:lnTo>
                                        <a:pt x="18481" y="0"/>
                                      </a:lnTo>
                                      <a:lnTo>
                                        <a:pt x="18481" y="95555"/>
                                      </a:lnTo>
                                      <a:lnTo>
                                        <a:pt x="56485" y="95555"/>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867988604" name="Freeform: Shape 867988604"/>
                              <wps:cNvSpPr/>
                              <wps:spPr>
                                <a:xfrm>
                                  <a:off x="1387678" y="537294"/>
                                  <a:ext cx="107209" cy="114017"/>
                                </a:xfrm>
                                <a:custGeom>
                                  <a:avLst/>
                                  <a:gdLst>
                                    <a:gd name="connsiteX0" fmla="*/ 76867 w 107209"/>
                                    <a:gd name="connsiteY0" fmla="*/ 90779 h 114017"/>
                                    <a:gd name="connsiteX1" fmla="*/ 30312 w 107209"/>
                                    <a:gd name="connsiteY1" fmla="*/ 90779 h 114017"/>
                                    <a:gd name="connsiteX2" fmla="*/ 20565 w 107209"/>
                                    <a:gd name="connsiteY2" fmla="*/ 114017 h 114017"/>
                                    <a:gd name="connsiteX3" fmla="*/ 0 w 107209"/>
                                    <a:gd name="connsiteY3" fmla="*/ 114017 h 114017"/>
                                    <a:gd name="connsiteX4" fmla="*/ 52409 w 107209"/>
                                    <a:gd name="connsiteY4" fmla="*/ 0 h 114017"/>
                                    <a:gd name="connsiteX5" fmla="*/ 54800 w 107209"/>
                                    <a:gd name="connsiteY5" fmla="*/ 0 h 114017"/>
                                    <a:gd name="connsiteX6" fmla="*/ 107209 w 107209"/>
                                    <a:gd name="connsiteY6" fmla="*/ 114017 h 114017"/>
                                    <a:gd name="connsiteX7" fmla="*/ 86644 w 107209"/>
                                    <a:gd name="connsiteY7" fmla="*/ 114017 h 114017"/>
                                    <a:gd name="connsiteX8" fmla="*/ 76897 w 107209"/>
                                    <a:gd name="connsiteY8" fmla="*/ 90779 h 114017"/>
                                    <a:gd name="connsiteX9" fmla="*/ 53605 w 107209"/>
                                    <a:gd name="connsiteY9" fmla="*/ 35454 h 114017"/>
                                    <a:gd name="connsiteX10" fmla="*/ 36932 w 107209"/>
                                    <a:gd name="connsiteY10" fmla="*/ 74919 h 114017"/>
                                    <a:gd name="connsiteX11" fmla="*/ 70124 w 107209"/>
                                    <a:gd name="connsiteY11" fmla="*/ 74919 h 114017"/>
                                    <a:gd name="connsiteX12" fmla="*/ 53605 w 107209"/>
                                    <a:gd name="connsiteY12" fmla="*/ 35454 h 1140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07209" h="114017">
                                      <a:moveTo>
                                        <a:pt x="76867" y="90779"/>
                                      </a:moveTo>
                                      <a:lnTo>
                                        <a:pt x="30312" y="90779"/>
                                      </a:lnTo>
                                      <a:lnTo>
                                        <a:pt x="20565" y="114017"/>
                                      </a:lnTo>
                                      <a:lnTo>
                                        <a:pt x="0" y="114017"/>
                                      </a:lnTo>
                                      <a:lnTo>
                                        <a:pt x="52409" y="0"/>
                                      </a:lnTo>
                                      <a:lnTo>
                                        <a:pt x="54800" y="0"/>
                                      </a:lnTo>
                                      <a:lnTo>
                                        <a:pt x="107209" y="114017"/>
                                      </a:lnTo>
                                      <a:lnTo>
                                        <a:pt x="86644" y="114017"/>
                                      </a:lnTo>
                                      <a:lnTo>
                                        <a:pt x="76897" y="90779"/>
                                      </a:lnTo>
                                      <a:close/>
                                      <a:moveTo>
                                        <a:pt x="53605" y="35454"/>
                                      </a:moveTo>
                                      <a:lnTo>
                                        <a:pt x="36932" y="74919"/>
                                      </a:lnTo>
                                      <a:lnTo>
                                        <a:pt x="70124" y="74919"/>
                                      </a:lnTo>
                                      <a:lnTo>
                                        <a:pt x="53605" y="35454"/>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904196762" name="Freeform: Shape 904196762"/>
                              <wps:cNvSpPr/>
                              <wps:spPr>
                                <a:xfrm>
                                  <a:off x="1505553" y="538060"/>
                                  <a:ext cx="99700" cy="113863"/>
                                </a:xfrm>
                                <a:custGeom>
                                  <a:avLst/>
                                  <a:gdLst>
                                    <a:gd name="connsiteX0" fmla="*/ 99700 w 99700"/>
                                    <a:gd name="connsiteY0" fmla="*/ 765 h 113863"/>
                                    <a:gd name="connsiteX1" fmla="*/ 99700 w 99700"/>
                                    <a:gd name="connsiteY1" fmla="*/ 113864 h 113863"/>
                                    <a:gd name="connsiteX2" fmla="*/ 96697 w 99700"/>
                                    <a:gd name="connsiteY2" fmla="*/ 113864 h 113863"/>
                                    <a:gd name="connsiteX3" fmla="*/ 18175 w 99700"/>
                                    <a:gd name="connsiteY3" fmla="*/ 38853 h 113863"/>
                                    <a:gd name="connsiteX4" fmla="*/ 18175 w 99700"/>
                                    <a:gd name="connsiteY4" fmla="*/ 113252 h 113863"/>
                                    <a:gd name="connsiteX5" fmla="*/ 0 w 99700"/>
                                    <a:gd name="connsiteY5" fmla="*/ 113252 h 113863"/>
                                    <a:gd name="connsiteX6" fmla="*/ 0 w 99700"/>
                                    <a:gd name="connsiteY6" fmla="*/ 0 h 113863"/>
                                    <a:gd name="connsiteX7" fmla="*/ 2697 w 99700"/>
                                    <a:gd name="connsiteY7" fmla="*/ 0 h 113863"/>
                                    <a:gd name="connsiteX8" fmla="*/ 81372 w 99700"/>
                                    <a:gd name="connsiteY8" fmla="*/ 74093 h 113863"/>
                                    <a:gd name="connsiteX9" fmla="*/ 81372 w 99700"/>
                                    <a:gd name="connsiteY9" fmla="*/ 735 h 113863"/>
                                    <a:gd name="connsiteX10" fmla="*/ 99700 w 99700"/>
                                    <a:gd name="connsiteY10" fmla="*/ 735 h 1138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99700" h="113863">
                                      <a:moveTo>
                                        <a:pt x="99700" y="765"/>
                                      </a:moveTo>
                                      <a:lnTo>
                                        <a:pt x="99700" y="113864"/>
                                      </a:lnTo>
                                      <a:lnTo>
                                        <a:pt x="96697" y="113864"/>
                                      </a:lnTo>
                                      <a:lnTo>
                                        <a:pt x="18175" y="38853"/>
                                      </a:lnTo>
                                      <a:lnTo>
                                        <a:pt x="18175" y="113252"/>
                                      </a:lnTo>
                                      <a:lnTo>
                                        <a:pt x="0" y="113252"/>
                                      </a:lnTo>
                                      <a:lnTo>
                                        <a:pt x="0" y="0"/>
                                      </a:lnTo>
                                      <a:lnTo>
                                        <a:pt x="2697" y="0"/>
                                      </a:lnTo>
                                      <a:lnTo>
                                        <a:pt x="81372" y="74093"/>
                                      </a:lnTo>
                                      <a:lnTo>
                                        <a:pt x="81372" y="735"/>
                                      </a:lnTo>
                                      <a:lnTo>
                                        <a:pt x="99700" y="735"/>
                                      </a:ln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1922195326" name="Freeform: Shape 1922195326"/>
                              <wps:cNvSpPr/>
                              <wps:spPr>
                                <a:xfrm>
                                  <a:off x="1620271" y="538856"/>
                                  <a:ext cx="97769" cy="114904"/>
                                </a:xfrm>
                                <a:custGeom>
                                  <a:avLst/>
                                  <a:gdLst>
                                    <a:gd name="connsiteX0" fmla="*/ 97769 w 97769"/>
                                    <a:gd name="connsiteY0" fmla="*/ 55937 h 114904"/>
                                    <a:gd name="connsiteX1" fmla="*/ 34541 w 97769"/>
                                    <a:gd name="connsiteY1" fmla="*/ 114905 h 114904"/>
                                    <a:gd name="connsiteX2" fmla="*/ 0 w 97769"/>
                                    <a:gd name="connsiteY2" fmla="*/ 109516 h 114904"/>
                                    <a:gd name="connsiteX3" fmla="*/ 0 w 97769"/>
                                    <a:gd name="connsiteY3" fmla="*/ 0 h 114904"/>
                                    <a:gd name="connsiteX4" fmla="*/ 35736 w 97769"/>
                                    <a:gd name="connsiteY4" fmla="*/ 0 h 114904"/>
                                    <a:gd name="connsiteX5" fmla="*/ 97769 w 97769"/>
                                    <a:gd name="connsiteY5" fmla="*/ 55968 h 114904"/>
                                    <a:gd name="connsiteX6" fmla="*/ 78859 w 97769"/>
                                    <a:gd name="connsiteY6" fmla="*/ 56243 h 114904"/>
                                    <a:gd name="connsiteX7" fmla="*/ 35767 w 97769"/>
                                    <a:gd name="connsiteY7" fmla="*/ 16778 h 114904"/>
                                    <a:gd name="connsiteX8" fmla="*/ 18052 w 97769"/>
                                    <a:gd name="connsiteY8" fmla="*/ 16778 h 114904"/>
                                    <a:gd name="connsiteX9" fmla="*/ 18052 w 97769"/>
                                    <a:gd name="connsiteY9" fmla="*/ 96137 h 114904"/>
                                    <a:gd name="connsiteX10" fmla="*/ 36074 w 97769"/>
                                    <a:gd name="connsiteY10" fmla="*/ 97943 h 114904"/>
                                    <a:gd name="connsiteX11" fmla="*/ 78859 w 97769"/>
                                    <a:gd name="connsiteY11" fmla="*/ 56243 h 1149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97769" h="114904">
                                      <a:moveTo>
                                        <a:pt x="97769" y="55937"/>
                                      </a:moveTo>
                                      <a:cubicBezTo>
                                        <a:pt x="97769" y="90442"/>
                                        <a:pt x="72239" y="114905"/>
                                        <a:pt x="34541" y="114905"/>
                                      </a:cubicBezTo>
                                      <a:cubicBezTo>
                                        <a:pt x="21178" y="114905"/>
                                        <a:pt x="6467" y="112364"/>
                                        <a:pt x="0" y="109516"/>
                                      </a:cubicBezTo>
                                      <a:lnTo>
                                        <a:pt x="0" y="0"/>
                                      </a:lnTo>
                                      <a:lnTo>
                                        <a:pt x="35736" y="0"/>
                                      </a:lnTo>
                                      <a:cubicBezTo>
                                        <a:pt x="72668" y="0"/>
                                        <a:pt x="97769" y="23697"/>
                                        <a:pt x="97769" y="55968"/>
                                      </a:cubicBezTo>
                                      <a:close/>
                                      <a:moveTo>
                                        <a:pt x="78859" y="56243"/>
                                      </a:moveTo>
                                      <a:cubicBezTo>
                                        <a:pt x="78859" y="34781"/>
                                        <a:pt x="63688" y="16778"/>
                                        <a:pt x="35767" y="16778"/>
                                      </a:cubicBezTo>
                                      <a:lnTo>
                                        <a:pt x="18052" y="16778"/>
                                      </a:lnTo>
                                      <a:lnTo>
                                        <a:pt x="18052" y="96137"/>
                                      </a:lnTo>
                                      <a:cubicBezTo>
                                        <a:pt x="23599" y="97331"/>
                                        <a:pt x="30373" y="97943"/>
                                        <a:pt x="36074" y="97943"/>
                                      </a:cubicBezTo>
                                      <a:cubicBezTo>
                                        <a:pt x="63841" y="97943"/>
                                        <a:pt x="78859" y="79328"/>
                                        <a:pt x="78859" y="56243"/>
                                      </a:cubicBezTo>
                                      <a:close/>
                                    </a:path>
                                  </a:pathLst>
                                </a:custGeom>
                                <a:solidFill>
                                  <a:srgbClr val="FBAB18"/>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1375327874" name="Graphic 1"/>
                            <wpg:cNvGrpSpPr/>
                            <wpg:grpSpPr>
                              <a:xfrm>
                                <a:off x="0" y="0"/>
                                <a:ext cx="628015" cy="627380"/>
                                <a:chOff x="0" y="23881"/>
                                <a:chExt cx="628113" cy="627461"/>
                              </a:xfrm>
                            </wpg:grpSpPr>
                            <wps:wsp>
                              <wps:cNvPr id="2088635709" name="Freeform: Shape 2088635709"/>
                              <wps:cNvSpPr/>
                              <wps:spPr>
                                <a:xfrm>
                                  <a:off x="0" y="23881"/>
                                  <a:ext cx="628113" cy="627461"/>
                                </a:xfrm>
                                <a:custGeom>
                                  <a:avLst/>
                                  <a:gdLst>
                                    <a:gd name="connsiteX0" fmla="*/ 314057 w 628113"/>
                                    <a:gd name="connsiteY0" fmla="*/ 473918 h 627461"/>
                                    <a:gd name="connsiteX1" fmla="*/ 153734 w 628113"/>
                                    <a:gd name="connsiteY1" fmla="*/ 313731 h 627461"/>
                                    <a:gd name="connsiteX2" fmla="*/ 314087 w 628113"/>
                                    <a:gd name="connsiteY2" fmla="*/ 153543 h 627461"/>
                                    <a:gd name="connsiteX3" fmla="*/ 474410 w 628113"/>
                                    <a:gd name="connsiteY3" fmla="*/ 313731 h 627461"/>
                                    <a:gd name="connsiteX4" fmla="*/ 458320 w 628113"/>
                                    <a:gd name="connsiteY4" fmla="*/ 383721 h 627461"/>
                                    <a:gd name="connsiteX5" fmla="*/ 570126 w 628113"/>
                                    <a:gd name="connsiteY5" fmla="*/ 495411 h 627461"/>
                                    <a:gd name="connsiteX6" fmla="*/ 628113 w 628113"/>
                                    <a:gd name="connsiteY6" fmla="*/ 313731 h 627461"/>
                                    <a:gd name="connsiteX7" fmla="*/ 314057 w 628113"/>
                                    <a:gd name="connsiteY7" fmla="*/ 0 h 627461"/>
                                    <a:gd name="connsiteX8" fmla="*/ 0 w 628113"/>
                                    <a:gd name="connsiteY8" fmla="*/ 313731 h 627461"/>
                                    <a:gd name="connsiteX9" fmla="*/ 314057 w 628113"/>
                                    <a:gd name="connsiteY9" fmla="*/ 627461 h 627461"/>
                                    <a:gd name="connsiteX10" fmla="*/ 314057 w 628113"/>
                                    <a:gd name="connsiteY10" fmla="*/ 473918 h 6274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628113" h="627461">
                                      <a:moveTo>
                                        <a:pt x="314057" y="473918"/>
                                      </a:moveTo>
                                      <a:cubicBezTo>
                                        <a:pt x="225513" y="473918"/>
                                        <a:pt x="153734" y="402213"/>
                                        <a:pt x="153734" y="313731"/>
                                      </a:cubicBezTo>
                                      <a:cubicBezTo>
                                        <a:pt x="153734" y="225248"/>
                                        <a:pt x="225513" y="153543"/>
                                        <a:pt x="314087" y="153543"/>
                                      </a:cubicBezTo>
                                      <a:cubicBezTo>
                                        <a:pt x="402662" y="153543"/>
                                        <a:pt x="474410" y="225248"/>
                                        <a:pt x="474410" y="313731"/>
                                      </a:cubicBezTo>
                                      <a:cubicBezTo>
                                        <a:pt x="474410" y="338836"/>
                                        <a:pt x="468618" y="362595"/>
                                        <a:pt x="458320" y="383721"/>
                                      </a:cubicBezTo>
                                      <a:lnTo>
                                        <a:pt x="570126" y="495411"/>
                                      </a:lnTo>
                                      <a:cubicBezTo>
                                        <a:pt x="606629" y="444158"/>
                                        <a:pt x="628113" y="381455"/>
                                        <a:pt x="628113" y="313731"/>
                                      </a:cubicBezTo>
                                      <a:cubicBezTo>
                                        <a:pt x="628113" y="140470"/>
                                        <a:pt x="487497" y="0"/>
                                        <a:pt x="314057" y="0"/>
                                      </a:cubicBezTo>
                                      <a:cubicBezTo>
                                        <a:pt x="140616" y="0"/>
                                        <a:pt x="0" y="140470"/>
                                        <a:pt x="0" y="313731"/>
                                      </a:cubicBezTo>
                                      <a:cubicBezTo>
                                        <a:pt x="0" y="486991"/>
                                        <a:pt x="140616" y="627461"/>
                                        <a:pt x="314057" y="627461"/>
                                      </a:cubicBezTo>
                                      <a:lnTo>
                                        <a:pt x="314057" y="473918"/>
                                      </a:lnTo>
                                      <a:close/>
                                    </a:path>
                                  </a:pathLst>
                                </a:custGeom>
                                <a:solidFill>
                                  <a:srgbClr val="292A76"/>
                                </a:soli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2101971967" name="Freeform: Shape 2101971967"/>
                              <wps:cNvSpPr/>
                              <wps:spPr>
                                <a:xfrm>
                                  <a:off x="311941" y="337642"/>
                                  <a:ext cx="314056" cy="313699"/>
                                </a:xfrm>
                                <a:custGeom>
                                  <a:avLst/>
                                  <a:gdLst>
                                    <a:gd name="connsiteX0" fmla="*/ 0 w 314056"/>
                                    <a:gd name="connsiteY0" fmla="*/ 0 h 313699"/>
                                    <a:gd name="connsiteX1" fmla="*/ 0 w 314056"/>
                                    <a:gd name="connsiteY1" fmla="*/ 313700 h 313699"/>
                                    <a:gd name="connsiteX2" fmla="*/ 314057 w 314056"/>
                                    <a:gd name="connsiteY2" fmla="*/ 313700 h 313699"/>
                                    <a:gd name="connsiteX3" fmla="*/ 0 w 314056"/>
                                    <a:gd name="connsiteY3" fmla="*/ 0 h 313699"/>
                                  </a:gdLst>
                                  <a:ahLst/>
                                  <a:cxnLst>
                                    <a:cxn ang="0">
                                      <a:pos x="connsiteX0" y="connsiteY0"/>
                                    </a:cxn>
                                    <a:cxn ang="0">
                                      <a:pos x="connsiteX1" y="connsiteY1"/>
                                    </a:cxn>
                                    <a:cxn ang="0">
                                      <a:pos x="connsiteX2" y="connsiteY2"/>
                                    </a:cxn>
                                    <a:cxn ang="0">
                                      <a:pos x="connsiteX3" y="connsiteY3"/>
                                    </a:cxn>
                                  </a:cxnLst>
                                  <a:rect l="l" t="t" r="r" b="b"/>
                                  <a:pathLst>
                                    <a:path w="314056" h="313699">
                                      <a:moveTo>
                                        <a:pt x="0" y="0"/>
                                      </a:moveTo>
                                      <a:lnTo>
                                        <a:pt x="0" y="313700"/>
                                      </a:lnTo>
                                      <a:lnTo>
                                        <a:pt x="314057" y="313700"/>
                                      </a:lnTo>
                                      <a:lnTo>
                                        <a:pt x="0" y="0"/>
                                      </a:lnTo>
                                      <a:close/>
                                    </a:path>
                                  </a:pathLst>
                                </a:custGeom>
                                <a:gradFill>
                                  <a:gsLst>
                                    <a:gs pos="0">
                                      <a:srgbClr val="FBAB18"/>
                                    </a:gs>
                                    <a:gs pos="71000">
                                      <a:srgbClr val="F26622"/>
                                    </a:gs>
                                  </a:gsLst>
                                  <a:lin ang="16200000" scaled="1"/>
                                </a:gradFill>
                                <a:ln w="0" cap="flat">
                                  <a:no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B992711" id="Group 1" o:spid="_x0000_s1026" style="position:absolute;margin-left:305.95pt;margin-top:744pt;width:205.7pt;height:63.5pt;z-index:-251572224;mso-position-vertical-relative:page;mso-width-relative:margin;mso-height-relative:margin" coordsize="20427,6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">
                    <v:group id="Graphic 1" o:spid="_x0000_s1027" style="position:absolute;left:7048;top:1079;width:13379;height:5213" coordorigin="7045,1322" coordsize="13380,5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">
                      <v:shape id="Freeform: Shape 831583735" o:spid="_x0000_s1028" style="position:absolute;left:7066;top:2240;width:1402;height:1136;visibility:visible;mso-wrap-style:square;v-text-anchor:middle" coordsize="140248,113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" path="m114258,113558l105860,55355,72515,103056r-4046,l34388,55049r-8398,58509l,113558,17408,r3157,l70584,67816,119683,r3157,l140248,113558r-25990,xe" fillcolor="#292a76" stroked="f" strokeweight="0">
                        <v:stroke joinstyle="miter"/>
                        <v:path arrowok="t" o:connecttype="custom" o:connectlocs="114258,113558;105860,55355;72515,103056;68469,103056;34388,55049;25990,113558;0,113558;17408,0;20565,0;70584,67816;119683,0;122840,0;140248,113558;114258,113558" o:connectangles="0,0,0,0,0,0,0,0,0,0,0,0,0,0"/>
                      </v:shape>
                      <v:shape id="Freeform: Shape 329379262" o:spid="_x0000_s1029" style="position:absolute;left:8569;top:2240;width:1108;height:1136;visibility:visible;mso-wrap-style:square;v-text-anchor:middle" coordsize="110825,113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" path="m75365,95861r-39782,l28534,113558,,113558,53911,r3004,l110826,113558r-28381,l75396,95861r-31,xm55382,45435l42908,76634r25071,l55352,45435r30,xe" fillcolor="#292a76" stroked="f" strokeweight="0">
                        <v:stroke joinstyle="miter"/>
                        <v:path arrowok="t" o:connecttype="custom" o:connectlocs="75365,95861;35583,95861;28534,113558;0,113558;53911,0;56915,0;110826,113558;82445,113558;75396,95861;55382,45435;42908,76634;67979,76634;55352,45435" o:connectangles="0,0,0,0,0,0,0,0,0,0,0,0,0"/>
                      </v:shape>
                      <v:shape id="Freeform: Shape 1098387543" o:spid="_x0000_s1030" style="position:absolute;left:9778;top:2242;width:1037;height:1143;visibility:visible;mso-wrap-style:square;v-text-anchor:middle" coordsize="103776,11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" path="m103776,888r,113405l100926,114293,25684,50242r,63163l,113405,,,2850,,77939,63591r,-62703l103776,888xe" fillcolor="#292a76" stroked="f" strokeweight="0">
                        <v:stroke joinstyle="miter"/>
                        <v:path arrowok="t" o:connecttype="custom" o:connectlocs="103776,888;103776,114293;100926,114293;25684,50242;25684,113405;0,113405;0,0;2850,0;77939,63591;77939,888;103776,888" o:connectangles="0,0,0,0,0,0,0,0,0,0,0"/>
                      </v:shape>
                      <v:shape id="Freeform: Shape 904648528" o:spid="_x0000_s1031" style="position:absolute;left:10963;top:2251;width:1025;height:1149;visibility:visible;mso-wrap-style:square;v-text-anchor:middle" coordsize="102581,11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" path="m31,64510l31,,26327,r,64663c26327,80277,35644,90901,51245,90901v15600,,25070,-10654,25070,-26238l76315,r26266,l102581,64510v,30892,-20259,50395,-51367,50395c20106,114905,,95402,,64510r31,xe" fillcolor="#292a76" stroked="f" strokeweight="0">
                        <v:stroke joinstyle="miter"/>
                        <v:path arrowok="t" o:connecttype="custom" o:connectlocs="31,64510;31,0;26327,0;26327,64663;51245,90901;76315,64663;76315,0;102581,0;102581,64510;51214,114905;0,64510" o:connectangles="0,0,0,0,0,0,0,0,0,0,0"/>
                      </v:shape>
                      <v:shape id="Freeform: Shape 1453645942" o:spid="_x0000_s1032" style="position:absolute;left:12137;top:2250;width:626;height:1126;visibility:visible;mso-wrap-style:square;v-text-anchor:middle" coordsize="62615,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" path="m25684,22840r,20391l61113,43231r,21585l25684,64816r,47701l,112517,,,62615,r,22810l25684,22810r,30xe" fillcolor="#292a76" stroked="f" strokeweight="0">
                        <v:stroke joinstyle="miter"/>
                        <v:path arrowok="t" o:connecttype="custom" o:connectlocs="25684,22840;25684,43231;61113,43231;61113,64816;25684,64816;25684,112517;0,112517;0,0;62615,0;62615,22810;25684,22810" o:connectangles="0,0,0,0,0,0,0,0,0,0,0"/>
                      </v:shape>
                      <v:shape id="Freeform: Shape 2092491596" o:spid="_x0000_s1033" style="position:absolute;left:12687;top:2240;width:1108;height:1136;visibility:visible;mso-wrap-style:square;v-text-anchor:middle" coordsize="110825,113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" path="m75365,95861r-39782,l28534,113558,,113558,53911,r3004,l110826,113558r-28381,l75396,95861r-31,xm55382,45435l42908,76634r25071,l55351,45435r31,xe" fillcolor="#292a76" stroked="f" strokeweight="0">
                        <v:stroke joinstyle="miter"/>
                        <v:path arrowok="t" o:connecttype="custom" o:connectlocs="75365,95861;35583,95861;28534,113558;0,113558;53911,0;56915,0;110826,113558;82445,113558;75396,95861;55382,45435;42908,76634;67979,76634;55351,45435" o:connectangles="0,0,0,0,0,0,0,0,0,0,0,0,0"/>
                      </v:shape>
                      <v:shape id="Freeform: Shape 903797867" o:spid="_x0000_s1034" style="position:absolute;left:13741;top:2234;width:803;height:1164;visibility:visible;mso-wrap-style:square;v-text-anchor:middle" coordsize="80330,11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" path="m80330,112364v-5547,3000,-14129,4041,-21178,4041c25377,116405,,91514,,58203,,24891,25377,,59305,v7049,,15478,1194,21025,3888l80330,28351c74783,25504,68469,24157,60807,24157v-19830,,-34541,13961,-34541,34046c26266,78287,40977,92095,60807,92095v7662,,13976,-1194,19523,-3888l80330,112364xe" fillcolor="#292a76" stroked="f" strokeweight="0">
                        <v:stroke joinstyle="miter"/>
                        <v:path arrowok="t" o:connecttype="custom" o:connectlocs="80330,112364;59152,116405;0,58203;59305,0;80330,3888;80330,28351;60807,24157;26266,58203;60807,92095;80330,88207;80330,112364" o:connectangles="0,0,0,0,0,0,0,0,0,0,0"/>
                      </v:shape>
                      <v:shape id="Freeform: Shape 371555826" o:spid="_x0000_s1035" style="position:absolute;left:14692;top:2251;width:763;height:1125;visibility:visible;mso-wrap-style:square;v-text-anchor:middle" coordsize="76284,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" path="m25071,22810l,22810,,,76284,r,22810l51367,22810r,89707l25071,112517r,-89707xe" fillcolor="#292a76" stroked="f" strokeweight="0">
                        <v:stroke joinstyle="miter"/>
                        <v:path arrowok="t" o:connecttype="custom" o:connectlocs="25071,22810;0,22810;0,0;76284,0;76284,22810;51367,22810;51367,112517;25071,112517;25071,22810" o:connectangles="0,0,0,0,0,0,0,0,0"/>
                      </v:shape>
                      <v:shape id="Freeform: Shape 2040361458" o:spid="_x0000_s1036" style="position:absolute;left:15601;top:2251;width:1026;height:1149;visibility:visible;mso-wrap-style:square;v-text-anchor:middle" coordsize="102581,11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" path="m61,64510l61,,26327,r,64663c26327,80277,35644,90901,51245,90901v15600,,25070,-10654,25070,-26238l76315,r26266,l102581,64510v,30892,-20259,50395,-51367,50395c20106,114905,,95402,,64510r61,xe" fillcolor="#292a76" stroked="f" strokeweight="0">
                        <v:stroke joinstyle="miter"/>
                        <v:path arrowok="t" o:connecttype="custom" o:connectlocs="61,64510;61,0;26327,0;26327,64663;51245,90901;76315,64663;76315,0;102581,0;102581,64510;51214,114905;0,64510" o:connectangles="0,0,0,0,0,0,0,0,0,0,0"/>
                      </v:shape>
                      <v:shape id="Freeform: Shape 339379951" o:spid="_x0000_s1037" style="position:absolute;left:16774;top:2251;width:950;height:1125;visibility:visible;mso-wrap-style:square;v-text-anchor:middle" coordsize="94918,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" path="m66385,112486l48976,80094v-2543,153,-5241,306,-8121,306c35461,80400,30802,79941,26572,79206r,33311l,112517,,,46249,c75672,,92651,14390,92651,38547v,16043,-7049,27738,-19217,34505l94919,112517r-28534,l66385,112486xm65803,39863v,-10501,-6007,-16962,-22068,-16962l26603,22901r,34965c30649,58631,35154,58907,40119,58907v17715,,25684,-6613,25684,-19044xe" fillcolor="#292a76" stroked="f" strokeweight="0">
                        <v:stroke joinstyle="miter"/>
                        <v:path arrowok="t" o:connecttype="custom" o:connectlocs="66385,112486;48976,80094;40855,80400;26572,79206;26572,112517;0,112517;0,0;46249,0;92651,38547;73434,73052;94919,112517;66385,112517;65803,39863;43735,22901;26603,22901;26603,57866;40119,58907;65803,39863" o:connectangles="0,0,0,0,0,0,0,0,0,0,0,0,0,0,0,0,0,0"/>
                      </v:shape>
                      <v:shape id="Freeform: Shape 589829122" o:spid="_x0000_s1038" style="position:absolute;left:17848;top:2251;width:262;height:1125;visibility:visible;mso-wrap-style:square;v-text-anchor:middle" coordsize="26143,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" path="m,l26143,r,112517l,112517,,xe" fillcolor="#292a76" stroked="f" strokeweight="0">
                        <v:stroke joinstyle="miter"/>
                        <v:path arrowok="t" o:connecttype="custom" o:connectlocs="0,0;26143,0;26143,112517;0,112517;0,0" o:connectangles="0,0,0,0,0"/>
                      </v:shape>
                      <v:shape id="Freeform: Shape 638351269" o:spid="_x0000_s1039" style="position:absolute;left:18258;top:2242;width:1038;height:1143;visibility:visible;mso-wrap-style:square;v-text-anchor:middle" coordsize="103776,11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" path="m103776,888r,113405l100926,114293,25684,50242r,63163l,113405,,,2850,,77939,63591r,-62703l103776,888xe" fillcolor="#292a76" stroked="f" strokeweight="0">
                        <v:stroke joinstyle="miter"/>
                        <v:path arrowok="t" o:connecttype="custom" o:connectlocs="103776,888;103776,114293;100926,114293;25684,50242;25684,113405;0,113405;0,0;2850,0;77939,63591;77939,888;103776,888" o:connectangles="0,0,0,0,0,0,0,0,0,0,0"/>
                      </v:shape>
                      <v:shape id="Freeform: Shape 612251324" o:spid="_x0000_s1040" style="position:absolute;left:19440;top:2234;width:985;height:1166;visibility:visible;mso-wrap-style:square;v-text-anchor:middle" coordsize="98504,116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" path="m26419,60009v,19350,13516,32699,36349,32699c66661,92708,70584,91973,73894,90901r,-35393l97922,55508r,51590c91915,111751,77664,116558,61573,116558,24029,116558,,92861,,59856,,25198,25684,,65465,,79870,,91885,3307,98505,7501r,23851c91302,27616,79441,23697,67733,23697v-26143,,-41283,14268,-41283,36312l26419,60009xe" fillcolor="#292a76" stroked="f" strokeweight="0">
                        <v:stroke joinstyle="miter"/>
                        <v:path arrowok="t" o:connecttype="custom" o:connectlocs="26419,60009;62768,92708;73894,90901;73894,55508;97922,55508;97922,107098;61573,116558;0,59856;65465,0;98505,7501;98505,31352;67733,23697;26450,60009" o:connectangles="0,0,0,0,0,0,0,0,0,0,0,0,0"/>
                      </v:shape>
                      <v:shape id="Freeform: Shape 404215817" o:spid="_x0000_s1041" style="position:absolute;left:7065;top:3803;width:693;height:1165;visibility:visible;mso-wrap-style:square;v-text-anchor:middle" coordsize="69357,116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" path="m92,109639r,-22810c5057,90565,12872,94330,22925,94330v13976,,20136,-7041,20136,-13961c43061,74674,39905,69868,31660,65826l20412,60285c8091,53977,,45588,,32393,,13655,16673,,42785,v9747,,17256,1806,21179,4041l63964,26851c59918,24157,52838,21738,45483,21738v-11402,,-18175,4501,-18175,11542c27308,37934,30158,41088,37054,44394r10819,5389c62585,56978,69358,67020,69358,80522v,19503,-13976,36006,-43705,36006c15140,116528,5823,113680,123,109639r-31,xe" fillcolor="#f26622" stroked="f" strokeweight="0">
                        <v:stroke joinstyle="miter"/>
                        <v:path arrowok="t" o:connecttype="custom" o:connectlocs="92,109639;92,86829;22925,94330;43061,80369;31660,65826;20412,60285;0,32393;42785,0;63964,4041;63964,26851;45483,21738;27308,33280;37054,44394;47873,49783;69358,80522;25653,116528;123,109639" o:connectangles="0,0,0,0,0,0,0,0,0,0,0,0,0,0,0,0,0"/>
                      </v:shape>
                      <v:shape id="Freeform: Shape 47754556" o:spid="_x0000_s1042" style="position:absolute;left:7905;top:3819;width:1000;height:1125;visibility:visible;mso-wrap-style:square;v-text-anchor:middle" coordsize="100037,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" path="m68346,112517l25990,56121r,56396l,112517,,,25990,r,50242l67274,,97616,,54371,52049r45666,60468l68346,112517xe" fillcolor="#f26622" stroked="f" strokeweight="0">
                        <v:stroke joinstyle="miter"/>
                        <v:path arrowok="t" o:connecttype="custom" o:connectlocs="68346,112517;25990,56121;25990,112517;0,112517;0,0;25990,0;25990,50242;67274,0;97616,0;54371,52049;100037,112517;68346,112517" o:connectangles="0,0,0,0,0,0,0,0,0,0,0,0"/>
                      </v:shape>
                      <v:shape id="Freeform: Shape 1967891769" o:spid="_x0000_s1043" style="position:absolute;left:9021;top:3819;width:261;height:1125;visibility:visible;mso-wrap-style:square;v-text-anchor:middle" coordsize="26143,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" path="m,l26143,r,112517l,112517,,xe" fillcolor="#f26622" stroked="f" strokeweight="0">
                        <v:stroke joinstyle="miter"/>
                        <v:path arrowok="t" o:connecttype="custom" o:connectlocs="0,0;26143,0;26143,112517;0,112517;0,0" o:connectangles="0,0,0,0,0"/>
                      </v:shape>
                      <v:shape id="Freeform: Shape 178798269" o:spid="_x0000_s1044" style="position:absolute;left:9431;top:3819;width:596;height:1125;visibility:visible;mso-wrap-style:square;v-text-anchor:middle" coordsize="59611,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" path="m59612,89707r,22810l,112517,,,26266,r,89707l59612,89707xe" fillcolor="#f26622" stroked="f" strokeweight="0">
                        <v:stroke joinstyle="miter"/>
                        <v:path arrowok="t" o:connecttype="custom" o:connectlocs="59612,89707;59612,112517;0,112517;0,0;26266,0;26266,89707;59612,89707" o:connectangles="0,0,0,0,0,0,0"/>
                      </v:shape>
                      <v:shape id="Freeform: Shape 75896757" o:spid="_x0000_s1045" style="position:absolute;left:10174;top:3819;width:596;height:1125;visibility:visible;mso-wrap-style:square;v-text-anchor:middle" coordsize="59611,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" path="m59612,89707r,22810l,112517,,,26266,r,89707l59612,89707xe" fillcolor="#f26622" stroked="f" strokeweight="0">
                        <v:stroke joinstyle="miter"/>
                        <v:path arrowok="t" o:connecttype="custom" o:connectlocs="59612,89707;59612,112517;0,112517;0,0;26266,0;26266,89707;59612,89707" o:connectangles="0,0,0,0,0,0,0"/>
                      </v:shape>
                      <v:shape id="Freeform: Shape 1354229995" o:spid="_x0000_s1046" style="position:absolute;left:10917;top:3803;width:693;height:1165;visibility:visible;mso-wrap-style:square;v-text-anchor:middle" coordsize="69357,116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" path="m92,109639r,-22810c5057,90565,12872,94330,22925,94330v13976,,20136,-7041,20136,-13961c43061,74674,39905,69868,31660,65826l20412,60285c8091,53977,,45588,,32393,,13655,16673,,42786,v9746,,17255,1806,21178,4041l63964,26851c59918,24157,52869,21738,45483,21738v-11402,,-18175,4501,-18175,11542c27308,37934,30158,41088,37054,44394r10819,5389c62585,56978,69358,67020,69358,80522v,19503,-13976,36006,-43705,36006c15140,116528,5823,113680,123,109639r-31,xe" fillcolor="#f26622" stroked="f" strokeweight="0">
                        <v:stroke joinstyle="miter"/>
                        <v:path arrowok="t" o:connecttype="custom" o:connectlocs="92,109639;92,86829;22925,94330;43061,80369;31660,65826;20412,60285;0,32393;42786,0;63964,4041;63964,26851;45483,21738;27308,33280;37054,44394;47873,49783;69358,80522;25653,116528;123,109639" o:connectangles="0,0,0,0,0,0,0,0,0,0,0,0,0,0,0,0,0"/>
                      </v:shape>
                      <v:shape id="Freeform: Shape 247292662" o:spid="_x0000_s1047" style="position:absolute;left:7045;top:5373;width:1163;height:1164;visibility:visible;mso-wrap-style:square;v-text-anchor:middle" coordsize="116372,116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" path="m116373,115793l97463,101403v-10206,9307,-23876,15002,-39353,15002c25071,116405,,91054,,58203,,25351,25071,,58110,v33039,,58110,25198,58110,58203c116220,69439,113216,79941,107669,88819r8704,6767l116373,115823r,-30xm83180,90289l56608,70051r,-21003l93264,77552v2850,-5694,4352,-12308,4352,-19349c97616,34658,80790,16809,58110,16809v-22680,,-39353,17849,-39353,41394c18757,81747,35277,99168,58110,99168v9746,,18328,-3307,25070,-8848l83180,90289xe" fillcolor="#fbab18" stroked="f" strokeweight="0">
                        <v:stroke joinstyle="miter"/>
                        <v:path arrowok="t" o:connecttype="custom" o:connectlocs="116373,115793;97463,101403;58110,116405;0,58203;58110,0;116220,58203;107669,88819;116373,95586;116373,115823;83180,90289;56608,70051;56608,49048;93264,77552;97616,58203;58110,16809;18757,58203;58110,99168;83180,90320" o:connectangles="0,0,0,0,0,0,0,0,0,0,0,0,0,0,0,0,0,0"/>
                      </v:shape>
                      <v:shape id="Freeform: Shape 116259007" o:spid="_x0000_s1048" style="position:absolute;left:8354;top:5388;width:983;height:1149;visibility:visible;mso-wrap-style:square;v-text-anchor:middle" coordsize="98259,11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" path="m,65091l,,18481,r,65704c18481,84747,30036,97668,49130,97668v19094,,30648,-12890,30648,-31964l79778,,98260,r,65091c98260,95708,78736,114905,49160,114905,19585,114905,61,95708,61,65091r-61,xe" fillcolor="#fbab18" stroked="f" strokeweight="0">
                        <v:stroke joinstyle="miter"/>
                        <v:path arrowok="t" o:connecttype="custom" o:connectlocs="0,65091;0,0;18481,0;18481,65704;49130,97668;79778,65704;79778,0;98260,0;98260,65091;49160,114905;61,65091" o:connectangles="0,0,0,0,0,0,0,0,0,0,0"/>
                      </v:shape>
                      <v:shape id="Freeform: Shape 1913064488" o:spid="_x0000_s1049" style="position:absolute;left:9483;top:5388;width:732;height:1125;visibility:visible;mso-wrap-style:square;v-text-anchor:middle" coordsize="73127,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" path="m73128,95555r,16962l,112517,,,71626,r,16962l17562,16962r,27310l68929,44272r,16962l17562,61234r,34352l73128,95586r,-31xe" fillcolor="#fbab18" stroked="f" strokeweight="0">
                        <v:stroke joinstyle="miter"/>
                        <v:path arrowok="t" o:connecttype="custom" o:connectlocs="73128,95555;73128,112517;0,112517;0,0;71626,0;71626,16962;17562,16962;17562,44272;68929,44272;68929,61234;17562,61234;17562,95586;73128,95586" o:connectangles="0,0,0,0,0,0,0,0,0,0,0,0,0"/>
                      </v:shape>
                      <v:shape id="Freeform: Shape 655554384" o:spid="_x0000_s1050" style="position:absolute;left:10364;top:5388;width:731;height:1125;visibility:visible;mso-wrap-style:square;v-text-anchor:middle" coordsize="73127,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" path="m73128,95555r,16962l,112517,,,71626,r,16962l17562,16962r,27310l68929,44272r,16962l17562,61234r,34352l73128,95586r,-31xe" fillcolor="#fbab18" stroked="f" strokeweight="0">
                        <v:stroke joinstyle="miter"/>
                        <v:path arrowok="t" o:connecttype="custom" o:connectlocs="73128,95555;73128,112517;0,112517;0,0;71626,0;71626,16962;17562,16962;17562,44272;68929,44272;68929,61234;17562,61234;17562,95586;73128,95586" o:connectangles="0,0,0,0,0,0,0,0,0,0,0,0,0"/>
                      </v:shape>
                      <v:shape id="Freeform: Shape 1272734201" o:spid="_x0000_s1051" style="position:absolute;left:11244;top:5380;width:997;height:1139;visibility:visible;mso-wrap-style:square;v-text-anchor:middle" coordsize="99700,113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" path="m99700,765r,113099l96697,113864,18175,38853r,74399l,113252,,,2697,,81372,74093r,-73358l99700,735r,30xe" fillcolor="#fbab18" stroked="f" strokeweight="0">
                        <v:stroke joinstyle="miter"/>
                        <v:path arrowok="t" o:connecttype="custom" o:connectlocs="99700,765;99700,113864;96697,113864;18175,38853;18175,113252;0,113252;0,0;2697,0;81372,74093;81372,735;99700,735" o:connectangles="0,0,0,0,0,0,0,0,0,0,0"/>
                      </v:shape>
                      <v:shape id="Freeform: Shape 349909735" o:spid="_x0000_s1052" style="position:absolute;left:12388;top:5373;width:664;height:1164;visibility:visible;mso-wrap-style:square;v-text-anchor:middle" coordsize="66384,116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" path="m,109945l,92402v5701,3765,13669,7348,23875,7348c41008,99750,48210,91208,48210,82635v,-7195,-4352,-13043,-13822,-17544l21485,58784c8582,52477,307,43476,307,30739,307,12737,16060,,41161,v9011,,16520,1806,20136,3888l61297,21432c56792,18738,49130,16319,41468,16319v-14129,,-21914,5848,-21914,14390c19554,36403,23017,40445,31108,44364r12904,6154c59183,57713,66385,68061,66385,82022v,17697,-12474,34353,-41590,34353c14589,116375,5885,113680,31,109914r-31,31xe" fillcolor="#fbab18" stroked="f" strokeweight="0">
                        <v:stroke joinstyle="miter"/>
                        <v:path arrowok="t" o:connecttype="custom" o:connectlocs="0,109945;0,92402;23875,99750;48210,82635;34388,65091;21485,58784;307,30739;41161,0;61297,3888;61297,21432;41468,16319;19554,30709;31108,44364;44012,50518;66385,82022;24795,116375;31,109914" o:connectangles="0,0,0,0,0,0,0,0,0,0,0,0,0,0,0,0,0"/>
                      </v:shape>
                      <v:shape id="Freeform: Shape 976473318" o:spid="_x0000_s1053" style="position:absolute;left:13197;top:5388;width:565;height:1125;visibility:visible;mso-wrap-style:square;v-text-anchor:middle" coordsize="56485,1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" path="m56455,95555r,16962l,112517,,,18481,r,95555l56485,95555r-30,xe" fillcolor="#fbab18" stroked="f" strokeweight="0">
                        <v:stroke joinstyle="miter"/>
                        <v:path arrowok="t" o:connecttype="custom" o:connectlocs="56455,95555;56455,112517;0,112517;0,0;18481,0;18481,95555;56485,95555" o:connectangles="0,0,0,0,0,0,0"/>
                      </v:shape>
                      <v:shape id="Freeform: Shape 867988604" o:spid="_x0000_s1054" style="position:absolute;left:13876;top:5372;width:1072;height:1141;visibility:visible;mso-wrap-style:square;v-text-anchor:middle" coordsize="107209,114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" path="m76867,90779r-46555,l20565,114017,,114017,52409,r2391,l107209,114017r-20565,l76897,90779r-30,xm53605,35454l36932,74919r33192,l53605,35454xe" fillcolor="#fbab18" stroked="f" strokeweight="0">
                        <v:stroke joinstyle="miter"/>
                        <v:path arrowok="t" o:connecttype="custom" o:connectlocs="76867,90779;30312,90779;20565,114017;0,114017;52409,0;54800,0;107209,114017;86644,114017;76897,90779;53605,35454;36932,74919;70124,74919;53605,35454" o:connectangles="0,0,0,0,0,0,0,0,0,0,0,0,0"/>
                      </v:shape>
                      <v:shape id="Freeform: Shape 904196762" o:spid="_x0000_s1055" style="position:absolute;left:15055;top:5380;width:997;height:1139;visibility:visible;mso-wrap-style:square;v-text-anchor:middle" coordsize="99700,113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" path="m99700,765r,113099l96697,113864,18175,38853r,74399l,113252,,,2697,,81372,74093r,-73358l99700,735r,30xe" fillcolor="#fbab18" stroked="f" strokeweight="0">
                        <v:stroke joinstyle="miter"/>
                        <v:path arrowok="t" o:connecttype="custom" o:connectlocs="99700,765;99700,113864;96697,113864;18175,38853;18175,113252;0,113252;0,0;2697,0;81372,74093;81372,735;99700,735" o:connectangles="0,0,0,0,0,0,0,0,0,0,0"/>
                      </v:shape>
                      <v:shape id="Freeform: Shape 1922195326" o:spid="_x0000_s1056" style="position:absolute;left:16202;top:5388;width:978;height:1149;visibility:visible;mso-wrap-style:square;v-text-anchor:middle" coordsize="97769,11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" path="m97769,55937v,34505,-25530,58968,-63228,58968c21178,114905,6467,112364,,109516l,,35736,c72668,,97769,23697,97769,55968r,-31xm78859,56243c78859,34781,63688,16778,35767,16778r-17715,l18052,96137v5547,1194,12321,1806,18022,1806c63841,97943,78859,79328,78859,56243xe" fillcolor="#fbab18" stroked="f" strokeweight="0">
                        <v:stroke joinstyle="miter"/>
                        <v:path arrowok="t" o:connecttype="custom" o:connectlocs="97769,55937;34541,114905;0,109516;0,0;35736,0;97769,55968;78859,56243;35767,16778;18052,16778;18052,96137;36074,97943;78859,56243" o:connectangles="0,0,0,0,0,0,0,0,0,0,0,0"/>
                      </v:shape>
                    </v:group>
                    <v:group id="Graphic 1" o:spid="_x0000_s1057" style="position:absolute;width:6280;height:6273" coordorigin=",238" coordsize="6281,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">
                      <v:shape id="Freeform: Shape 2088635709" o:spid="_x0000_s1058" style="position:absolute;top:238;width:6281;height:6275;visibility:visible;mso-wrap-style:square;v-text-anchor:middle" coordsize="628113,627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" path="m314057,473918v-88544,,-160323,-71705,-160323,-160187c153734,225248,225513,153543,314087,153543v88575,,160323,71705,160323,160188c474410,338836,468618,362595,458320,383721l570126,495411v36503,-51253,57987,-113956,57987,-181680c628113,140470,487497,,314057,,140616,,,140470,,313731,,486991,140616,627461,314057,627461r,-153543xe" fillcolor="#292a76" stroked="f" strokeweight="0">
                        <v:stroke joinstyle="miter"/>
                        <v:path arrowok="t" o:connecttype="custom" o:connectlocs="314057,473918;153734,313731;314087,153543;474410,313731;458320,383721;570126,495411;628113,313731;314057,0;0,313731;314057,627461;314057,473918" o:connectangles="0,0,0,0,0,0,0,0,0,0,0"/>
                      </v:shape>
                      <v:shape id="Freeform: Shape 2101971967" o:spid="_x0000_s1059" style="position:absolute;left:3119;top:3376;width:3140;height:3137;visibility:visible;mso-wrap-style:square;v-text-anchor:middle" coordsize="314056,313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" path="m,l,313700r314057,l,xe" fillcolor="#fbab18" stroked="f" strokeweight="0">
                        <v:fill color2="#f26622" angle="180" colors="0 #fbab18;46531f #f26622" focus="100%" type="gradient"/>
                        <v:stroke joinstyle="miter"/>
                        <v:path arrowok="t" o:connecttype="custom" o:connectlocs="0,0;0,313700;314057,313700;0,0" o:connectangles="0,0,0,0"/>
                      </v:shape>
                    </v:group>
                    <w10:wrap anchory="page"/>
                  </v:group>
                </w:pict>
              </mc:Fallback>
            </mc:AlternateContent>
          </w:r>
          <w:r>
            <w:rPr>
              <w:noProof/>
            </w:rPr>
            <mc:AlternateContent>
              <mc:Choice Requires="wps">
                <w:drawing>
                  <wp:anchor distT="0" distB="0" distL="114300" distR="114300" simplePos="0" relativeHeight="251742208" behindDoc="1" locked="0" layoutInCell="1" allowOverlap="1" wp14:anchorId="15208E5E" wp14:editId="1D0273C8">
                    <wp:simplePos x="0" y="0"/>
                    <wp:positionH relativeFrom="column">
                      <wp:posOffset>-648335</wp:posOffset>
                    </wp:positionH>
                    <wp:positionV relativeFrom="page">
                      <wp:posOffset>9445626</wp:posOffset>
                    </wp:positionV>
                    <wp:extent cx="1250950" cy="1250950"/>
                    <wp:effectExtent l="0" t="0" r="6350" b="6350"/>
                    <wp:wrapNone/>
                    <wp:docPr id="722150748" name="Graphic 1"/>
                    <wp:cNvGraphicFramePr/>
                    <a:graphic xmlns:a="http://schemas.openxmlformats.org/drawingml/2006/main">
                      <a:graphicData uri="http://schemas.microsoft.com/office/word/2010/wordprocessingShape">
                        <wps:wsp>
                          <wps:cNvSpPr/>
                          <wps:spPr>
                            <a:xfrm>
                              <a:off x="0" y="0"/>
                              <a:ext cx="1250950" cy="1250950"/>
                            </a:xfrm>
                            <a:custGeom>
                              <a:avLst/>
                              <a:gdLst>
                                <a:gd name="connsiteX0" fmla="*/ 0 w 1282602"/>
                                <a:gd name="connsiteY0" fmla="*/ 0 h 1282602"/>
                                <a:gd name="connsiteX1" fmla="*/ 0 w 1282602"/>
                                <a:gd name="connsiteY1" fmla="*/ 1282602 h 1282602"/>
                                <a:gd name="connsiteX2" fmla="*/ 1282602 w 1282602"/>
                                <a:gd name="connsiteY2" fmla="*/ 1282602 h 1282602"/>
                                <a:gd name="connsiteX3" fmla="*/ 0 w 1282602"/>
                                <a:gd name="connsiteY3" fmla="*/ 0 h 1282602"/>
                              </a:gdLst>
                              <a:ahLst/>
                              <a:cxnLst>
                                <a:cxn ang="0">
                                  <a:pos x="connsiteX0" y="connsiteY0"/>
                                </a:cxn>
                                <a:cxn ang="0">
                                  <a:pos x="connsiteX1" y="connsiteY1"/>
                                </a:cxn>
                                <a:cxn ang="0">
                                  <a:pos x="connsiteX2" y="connsiteY2"/>
                                </a:cxn>
                                <a:cxn ang="0">
                                  <a:pos x="connsiteX3" y="connsiteY3"/>
                                </a:cxn>
                              </a:cxnLst>
                              <a:rect l="l" t="t" r="r" b="b"/>
                              <a:pathLst>
                                <a:path w="1282602" h="1282602">
                                  <a:moveTo>
                                    <a:pt x="0" y="0"/>
                                  </a:moveTo>
                                  <a:lnTo>
                                    <a:pt x="0" y="1282602"/>
                                  </a:lnTo>
                                  <a:lnTo>
                                    <a:pt x="1282602" y="1282602"/>
                                  </a:lnTo>
                                  <a:lnTo>
                                    <a:pt x="0" y="0"/>
                                  </a:lnTo>
                                  <a:close/>
                                </a:path>
                              </a:pathLst>
                            </a:custGeom>
                            <a:gradFill>
                              <a:gsLst>
                                <a:gs pos="0">
                                  <a:srgbClr val="E11F29"/>
                                </a:gs>
                                <a:gs pos="60000">
                                  <a:srgbClr val="FE6601"/>
                                </a:gs>
                                <a:gs pos="100000">
                                  <a:srgbClr val="FAAB18"/>
                                </a:gs>
                              </a:gsLst>
                              <a:lin ang="5400000" scaled="1"/>
                            </a:gra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88A4F1" id="Graphic 1" o:spid="_x0000_s1026" style="position:absolute;margin-left:-51.05pt;margin-top:743.75pt;width:98.5pt;height:98.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282602,1282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" path="m,l,1282602r1282602,l,xe" fillcolor="#e11f29" stroked="f" strokeweight="0">
                    <v:fill color2="#faab18" colors="0 #e11f29;39322f #fe6601;1 #faab18" focus="100%" type="gradient"/>
                    <v:stroke joinstyle="miter"/>
                    <v:path arrowok="t" o:connecttype="custom" o:connectlocs="0,0;0,1250950;1250950,1250950;0,0" o:connectangles="0,0,0,0"/>
                    <w10:wrap anchory="page"/>
                  </v:shape>
                </w:pict>
              </mc:Fallback>
            </mc:AlternateContent>
          </w:r>
          <w:r>
            <w:br w:type="page"/>
          </w:r>
        </w:p>
      </w:sdtContent>
    </w:sdt>
    <w:sdt>
      <w:sdtPr>
        <w:rPr>
          <w:rFonts w:asciiTheme="minorHAnsi" w:eastAsiaTheme="minorHAnsi" w:hAnsiTheme="minorHAnsi" w:cstheme="minorBidi"/>
          <w:b w:val="0"/>
          <w:color w:val="auto"/>
          <w:kern w:val="2"/>
          <w:sz w:val="20"/>
          <w:szCs w:val="20"/>
          <w:lang w:val="en-AU"/>
          <w14:ligatures w14:val="standardContextual"/>
        </w:rPr>
        <w:id w:val="496612726"/>
        <w:docPartObj>
          <w:docPartGallery w:val="Table of Contents"/>
          <w:docPartUnique/>
        </w:docPartObj>
      </w:sdtPr>
      <w:sdtEndPr>
        <w:rPr>
          <w:rFonts w:eastAsiaTheme="minorEastAsia"/>
          <w:noProof/>
        </w:rPr>
      </w:sdtEndPr>
      <w:sdtContent>
        <w:p w14:paraId="7340B399" w14:textId="7E0E89E2" w:rsidR="00C7294C" w:rsidRDefault="00C7294C">
          <w:pPr>
            <w:pStyle w:val="TOCHeading"/>
          </w:pPr>
          <w:r>
            <w:t>Contents</w:t>
          </w:r>
        </w:p>
        <w:p w14:paraId="10589795" w14:textId="0DED8755" w:rsidR="00075F4D" w:rsidRDefault="00C7294C">
          <w:pPr>
            <w:pStyle w:val="TOC2"/>
            <w:rPr>
              <w:rFonts w:eastAsiaTheme="minorEastAsia"/>
              <w:noProof/>
              <w:color w:val="auto"/>
              <w:sz w:val="24"/>
              <w:szCs w:val="24"/>
              <w:lang w:eastAsia="en-AU"/>
            </w:rPr>
          </w:pPr>
          <w:r>
            <w:fldChar w:fldCharType="begin"/>
          </w:r>
          <w:r>
            <w:instrText xml:space="preserve"> TOC \o "1-3" \h \z \u </w:instrText>
          </w:r>
          <w:r>
            <w:fldChar w:fldCharType="separate"/>
          </w:r>
          <w:hyperlink w:anchor="_Toc209710351" w:history="1">
            <w:r w:rsidR="00075F4D" w:rsidRPr="009C17D5">
              <w:rPr>
                <w:rStyle w:val="Hyperlink"/>
                <w:noProof/>
              </w:rPr>
              <w:t>Overview</w:t>
            </w:r>
            <w:r w:rsidR="00075F4D">
              <w:rPr>
                <w:noProof/>
                <w:webHidden/>
              </w:rPr>
              <w:tab/>
            </w:r>
            <w:r w:rsidR="00075F4D">
              <w:rPr>
                <w:noProof/>
                <w:webHidden/>
              </w:rPr>
              <w:fldChar w:fldCharType="begin"/>
            </w:r>
            <w:r w:rsidR="00075F4D">
              <w:rPr>
                <w:noProof/>
                <w:webHidden/>
              </w:rPr>
              <w:instrText xml:space="preserve"> PAGEREF _Toc209710351 \h </w:instrText>
            </w:r>
            <w:r w:rsidR="00075F4D">
              <w:rPr>
                <w:noProof/>
                <w:webHidden/>
              </w:rPr>
            </w:r>
            <w:r w:rsidR="00075F4D">
              <w:rPr>
                <w:noProof/>
                <w:webHidden/>
              </w:rPr>
              <w:fldChar w:fldCharType="separate"/>
            </w:r>
            <w:r w:rsidR="00075F4D">
              <w:rPr>
                <w:noProof/>
                <w:webHidden/>
              </w:rPr>
              <w:t>2</w:t>
            </w:r>
            <w:r w:rsidR="00075F4D">
              <w:rPr>
                <w:noProof/>
                <w:webHidden/>
              </w:rPr>
              <w:fldChar w:fldCharType="end"/>
            </w:r>
          </w:hyperlink>
        </w:p>
        <w:p w14:paraId="31BBF497" w14:textId="4021F839" w:rsidR="00075F4D" w:rsidRDefault="00075F4D">
          <w:pPr>
            <w:pStyle w:val="TOC2"/>
            <w:rPr>
              <w:rFonts w:eastAsiaTheme="minorEastAsia"/>
              <w:noProof/>
              <w:color w:val="auto"/>
              <w:sz w:val="24"/>
              <w:szCs w:val="24"/>
              <w:lang w:eastAsia="en-AU"/>
            </w:rPr>
          </w:pPr>
          <w:hyperlink w:anchor="_Toc209710352" w:history="1">
            <w:r w:rsidRPr="009C17D5">
              <w:rPr>
                <w:rStyle w:val="Hyperlink"/>
                <w:noProof/>
              </w:rPr>
              <w:t>The Five Modules</w:t>
            </w:r>
            <w:r>
              <w:rPr>
                <w:noProof/>
                <w:webHidden/>
              </w:rPr>
              <w:tab/>
            </w:r>
            <w:r>
              <w:rPr>
                <w:noProof/>
                <w:webHidden/>
              </w:rPr>
              <w:fldChar w:fldCharType="begin"/>
            </w:r>
            <w:r>
              <w:rPr>
                <w:noProof/>
                <w:webHidden/>
              </w:rPr>
              <w:instrText xml:space="preserve"> PAGEREF _Toc209710352 \h </w:instrText>
            </w:r>
            <w:r>
              <w:rPr>
                <w:noProof/>
                <w:webHidden/>
              </w:rPr>
            </w:r>
            <w:r>
              <w:rPr>
                <w:noProof/>
                <w:webHidden/>
              </w:rPr>
              <w:fldChar w:fldCharType="separate"/>
            </w:r>
            <w:r>
              <w:rPr>
                <w:noProof/>
                <w:webHidden/>
              </w:rPr>
              <w:t>2</w:t>
            </w:r>
            <w:r>
              <w:rPr>
                <w:noProof/>
                <w:webHidden/>
              </w:rPr>
              <w:fldChar w:fldCharType="end"/>
            </w:r>
          </w:hyperlink>
        </w:p>
        <w:p w14:paraId="12A306F2" w14:textId="123B7E4C" w:rsidR="00075F4D" w:rsidRDefault="00075F4D">
          <w:pPr>
            <w:pStyle w:val="TOC3"/>
            <w:tabs>
              <w:tab w:val="left" w:pos="960"/>
              <w:tab w:val="right" w:pos="9854"/>
            </w:tabs>
            <w:rPr>
              <w:rFonts w:eastAsiaTheme="minorEastAsia"/>
              <w:noProof/>
              <w:sz w:val="24"/>
              <w:szCs w:val="24"/>
              <w:lang w:eastAsia="en-AU"/>
            </w:rPr>
          </w:pPr>
          <w:hyperlink w:anchor="_Toc209710353" w:history="1">
            <w:r w:rsidRPr="009C17D5">
              <w:rPr>
                <w:rStyle w:val="Hyperlink"/>
                <w:noProof/>
              </w:rPr>
              <w:t>1.</w:t>
            </w:r>
            <w:r>
              <w:rPr>
                <w:rFonts w:eastAsiaTheme="minorEastAsia"/>
                <w:noProof/>
                <w:sz w:val="24"/>
                <w:szCs w:val="24"/>
                <w:lang w:eastAsia="en-AU"/>
              </w:rPr>
              <w:tab/>
            </w:r>
            <w:r w:rsidRPr="009C17D5">
              <w:rPr>
                <w:rStyle w:val="Hyperlink"/>
                <w:noProof/>
              </w:rPr>
              <w:t>Careers</w:t>
            </w:r>
            <w:r>
              <w:rPr>
                <w:noProof/>
                <w:webHidden/>
              </w:rPr>
              <w:tab/>
            </w:r>
            <w:r>
              <w:rPr>
                <w:noProof/>
                <w:webHidden/>
              </w:rPr>
              <w:fldChar w:fldCharType="begin"/>
            </w:r>
            <w:r>
              <w:rPr>
                <w:noProof/>
                <w:webHidden/>
              </w:rPr>
              <w:instrText xml:space="preserve"> PAGEREF _Toc209710353 \h </w:instrText>
            </w:r>
            <w:r>
              <w:rPr>
                <w:noProof/>
                <w:webHidden/>
              </w:rPr>
            </w:r>
            <w:r>
              <w:rPr>
                <w:noProof/>
                <w:webHidden/>
              </w:rPr>
              <w:fldChar w:fldCharType="separate"/>
            </w:r>
            <w:r>
              <w:rPr>
                <w:noProof/>
                <w:webHidden/>
              </w:rPr>
              <w:t>2</w:t>
            </w:r>
            <w:r>
              <w:rPr>
                <w:noProof/>
                <w:webHidden/>
              </w:rPr>
              <w:fldChar w:fldCharType="end"/>
            </w:r>
          </w:hyperlink>
        </w:p>
        <w:p w14:paraId="134E2D56" w14:textId="47074EDE" w:rsidR="00075F4D" w:rsidRDefault="00075F4D">
          <w:pPr>
            <w:pStyle w:val="TOC3"/>
            <w:tabs>
              <w:tab w:val="left" w:pos="960"/>
              <w:tab w:val="right" w:pos="9854"/>
            </w:tabs>
            <w:rPr>
              <w:rFonts w:eastAsiaTheme="minorEastAsia"/>
              <w:noProof/>
              <w:sz w:val="24"/>
              <w:szCs w:val="24"/>
              <w:lang w:eastAsia="en-AU"/>
            </w:rPr>
          </w:pPr>
          <w:hyperlink w:anchor="_Toc209710354" w:history="1">
            <w:r w:rsidRPr="009C17D5">
              <w:rPr>
                <w:rStyle w:val="Hyperlink"/>
                <w:noProof/>
              </w:rPr>
              <w:t>2.</w:t>
            </w:r>
            <w:r>
              <w:rPr>
                <w:rFonts w:eastAsiaTheme="minorEastAsia"/>
                <w:noProof/>
                <w:sz w:val="24"/>
                <w:szCs w:val="24"/>
                <w:lang w:eastAsia="en-AU"/>
              </w:rPr>
              <w:tab/>
            </w:r>
            <w:r w:rsidRPr="009C17D5">
              <w:rPr>
                <w:rStyle w:val="Hyperlink"/>
                <w:noProof/>
              </w:rPr>
              <w:t>Work Health and Safety (WHS) &amp; Tools</w:t>
            </w:r>
            <w:r>
              <w:rPr>
                <w:noProof/>
                <w:webHidden/>
              </w:rPr>
              <w:tab/>
            </w:r>
            <w:r>
              <w:rPr>
                <w:noProof/>
                <w:webHidden/>
              </w:rPr>
              <w:fldChar w:fldCharType="begin"/>
            </w:r>
            <w:r>
              <w:rPr>
                <w:noProof/>
                <w:webHidden/>
              </w:rPr>
              <w:instrText xml:space="preserve"> PAGEREF _Toc209710354 \h </w:instrText>
            </w:r>
            <w:r>
              <w:rPr>
                <w:noProof/>
                <w:webHidden/>
              </w:rPr>
            </w:r>
            <w:r>
              <w:rPr>
                <w:noProof/>
                <w:webHidden/>
              </w:rPr>
              <w:fldChar w:fldCharType="separate"/>
            </w:r>
            <w:r>
              <w:rPr>
                <w:noProof/>
                <w:webHidden/>
              </w:rPr>
              <w:t>2</w:t>
            </w:r>
            <w:r>
              <w:rPr>
                <w:noProof/>
                <w:webHidden/>
              </w:rPr>
              <w:fldChar w:fldCharType="end"/>
            </w:r>
          </w:hyperlink>
        </w:p>
        <w:p w14:paraId="392DF14B" w14:textId="2FEE6257" w:rsidR="00075F4D" w:rsidRDefault="00075F4D">
          <w:pPr>
            <w:pStyle w:val="TOC3"/>
            <w:tabs>
              <w:tab w:val="left" w:pos="960"/>
              <w:tab w:val="right" w:pos="9854"/>
            </w:tabs>
            <w:rPr>
              <w:rFonts w:eastAsiaTheme="minorEastAsia"/>
              <w:noProof/>
              <w:sz w:val="24"/>
              <w:szCs w:val="24"/>
              <w:lang w:eastAsia="en-AU"/>
            </w:rPr>
          </w:pPr>
          <w:hyperlink w:anchor="_Toc209710355" w:history="1">
            <w:r w:rsidRPr="009C17D5">
              <w:rPr>
                <w:rStyle w:val="Hyperlink"/>
                <w:noProof/>
              </w:rPr>
              <w:t>3.</w:t>
            </w:r>
            <w:r>
              <w:rPr>
                <w:rFonts w:eastAsiaTheme="minorEastAsia"/>
                <w:noProof/>
                <w:sz w:val="24"/>
                <w:szCs w:val="24"/>
                <w:lang w:eastAsia="en-AU"/>
              </w:rPr>
              <w:tab/>
            </w:r>
            <w:r w:rsidRPr="009C17D5">
              <w:rPr>
                <w:rStyle w:val="Hyperlink"/>
                <w:noProof/>
              </w:rPr>
              <w:t>Drawings &amp; Technical Information</w:t>
            </w:r>
            <w:r>
              <w:rPr>
                <w:noProof/>
                <w:webHidden/>
              </w:rPr>
              <w:tab/>
            </w:r>
            <w:r>
              <w:rPr>
                <w:noProof/>
                <w:webHidden/>
              </w:rPr>
              <w:fldChar w:fldCharType="begin"/>
            </w:r>
            <w:r>
              <w:rPr>
                <w:noProof/>
                <w:webHidden/>
              </w:rPr>
              <w:instrText xml:space="preserve"> PAGEREF _Toc209710355 \h </w:instrText>
            </w:r>
            <w:r>
              <w:rPr>
                <w:noProof/>
                <w:webHidden/>
              </w:rPr>
            </w:r>
            <w:r>
              <w:rPr>
                <w:noProof/>
                <w:webHidden/>
              </w:rPr>
              <w:fldChar w:fldCharType="separate"/>
            </w:r>
            <w:r>
              <w:rPr>
                <w:noProof/>
                <w:webHidden/>
              </w:rPr>
              <w:t>2</w:t>
            </w:r>
            <w:r>
              <w:rPr>
                <w:noProof/>
                <w:webHidden/>
              </w:rPr>
              <w:fldChar w:fldCharType="end"/>
            </w:r>
          </w:hyperlink>
        </w:p>
        <w:p w14:paraId="328E94CD" w14:textId="612D4759" w:rsidR="00075F4D" w:rsidRDefault="00075F4D">
          <w:pPr>
            <w:pStyle w:val="TOC3"/>
            <w:tabs>
              <w:tab w:val="left" w:pos="960"/>
              <w:tab w:val="right" w:pos="9854"/>
            </w:tabs>
            <w:rPr>
              <w:rFonts w:eastAsiaTheme="minorEastAsia"/>
              <w:noProof/>
              <w:sz w:val="24"/>
              <w:szCs w:val="24"/>
              <w:lang w:eastAsia="en-AU"/>
            </w:rPr>
          </w:pPr>
          <w:hyperlink w:anchor="_Toc209710356" w:history="1">
            <w:r w:rsidRPr="009C17D5">
              <w:rPr>
                <w:rStyle w:val="Hyperlink"/>
                <w:noProof/>
              </w:rPr>
              <w:t>4.</w:t>
            </w:r>
            <w:r>
              <w:rPr>
                <w:rFonts w:eastAsiaTheme="minorEastAsia"/>
                <w:noProof/>
                <w:sz w:val="24"/>
                <w:szCs w:val="24"/>
                <w:lang w:eastAsia="en-AU"/>
              </w:rPr>
              <w:tab/>
            </w:r>
            <w:r w:rsidRPr="009C17D5">
              <w:rPr>
                <w:rStyle w:val="Hyperlink"/>
                <w:noProof/>
              </w:rPr>
              <w:t xml:space="preserve">Assessment </w:t>
            </w:r>
            <w:r w:rsidR="0028051E">
              <w:rPr>
                <w:rStyle w:val="Hyperlink"/>
                <w:noProof/>
              </w:rPr>
              <w:t>B</w:t>
            </w:r>
            <w:r w:rsidRPr="009C17D5">
              <w:rPr>
                <w:rStyle w:val="Hyperlink"/>
                <w:noProof/>
              </w:rPr>
              <w:t>1: Workshop Stool</w:t>
            </w:r>
            <w:r>
              <w:rPr>
                <w:noProof/>
                <w:webHidden/>
              </w:rPr>
              <w:tab/>
            </w:r>
            <w:r>
              <w:rPr>
                <w:noProof/>
                <w:webHidden/>
              </w:rPr>
              <w:fldChar w:fldCharType="begin"/>
            </w:r>
            <w:r>
              <w:rPr>
                <w:noProof/>
                <w:webHidden/>
              </w:rPr>
              <w:instrText xml:space="preserve"> PAGEREF _Toc209710356 \h </w:instrText>
            </w:r>
            <w:r>
              <w:rPr>
                <w:noProof/>
                <w:webHidden/>
              </w:rPr>
            </w:r>
            <w:r>
              <w:rPr>
                <w:noProof/>
                <w:webHidden/>
              </w:rPr>
              <w:fldChar w:fldCharType="separate"/>
            </w:r>
            <w:r>
              <w:rPr>
                <w:noProof/>
                <w:webHidden/>
              </w:rPr>
              <w:t>2</w:t>
            </w:r>
            <w:r>
              <w:rPr>
                <w:noProof/>
                <w:webHidden/>
              </w:rPr>
              <w:fldChar w:fldCharType="end"/>
            </w:r>
          </w:hyperlink>
        </w:p>
        <w:p w14:paraId="22EF4C0C" w14:textId="211705AA" w:rsidR="00075F4D" w:rsidRDefault="00075F4D">
          <w:pPr>
            <w:pStyle w:val="TOC3"/>
            <w:tabs>
              <w:tab w:val="left" w:pos="960"/>
              <w:tab w:val="right" w:pos="9854"/>
            </w:tabs>
            <w:rPr>
              <w:rFonts w:eastAsiaTheme="minorEastAsia"/>
              <w:noProof/>
              <w:sz w:val="24"/>
              <w:szCs w:val="24"/>
              <w:lang w:eastAsia="en-AU"/>
            </w:rPr>
          </w:pPr>
          <w:hyperlink w:anchor="_Toc209710357" w:history="1">
            <w:r w:rsidRPr="009C17D5">
              <w:rPr>
                <w:rStyle w:val="Hyperlink"/>
                <w:noProof/>
              </w:rPr>
              <w:t>5.</w:t>
            </w:r>
            <w:r>
              <w:rPr>
                <w:rFonts w:eastAsiaTheme="minorEastAsia"/>
                <w:noProof/>
                <w:sz w:val="24"/>
                <w:szCs w:val="24"/>
                <w:lang w:eastAsia="en-AU"/>
              </w:rPr>
              <w:tab/>
            </w:r>
            <w:r w:rsidRPr="009C17D5">
              <w:rPr>
                <w:rStyle w:val="Hyperlink"/>
                <w:noProof/>
              </w:rPr>
              <w:t xml:space="preserve">Assessment </w:t>
            </w:r>
            <w:r w:rsidR="0028051E">
              <w:rPr>
                <w:rStyle w:val="Hyperlink"/>
                <w:noProof/>
              </w:rPr>
              <w:t>B</w:t>
            </w:r>
            <w:r w:rsidRPr="009C17D5">
              <w:rPr>
                <w:rStyle w:val="Hyperlink"/>
                <w:noProof/>
              </w:rPr>
              <w:t>2: Camp BBQ</w:t>
            </w:r>
            <w:r>
              <w:rPr>
                <w:noProof/>
                <w:webHidden/>
              </w:rPr>
              <w:tab/>
            </w:r>
            <w:r>
              <w:rPr>
                <w:noProof/>
                <w:webHidden/>
              </w:rPr>
              <w:fldChar w:fldCharType="begin"/>
            </w:r>
            <w:r>
              <w:rPr>
                <w:noProof/>
                <w:webHidden/>
              </w:rPr>
              <w:instrText xml:space="preserve"> PAGEREF _Toc209710357 \h </w:instrText>
            </w:r>
            <w:r>
              <w:rPr>
                <w:noProof/>
                <w:webHidden/>
              </w:rPr>
            </w:r>
            <w:r>
              <w:rPr>
                <w:noProof/>
                <w:webHidden/>
              </w:rPr>
              <w:fldChar w:fldCharType="separate"/>
            </w:r>
            <w:r>
              <w:rPr>
                <w:noProof/>
                <w:webHidden/>
              </w:rPr>
              <w:t>2</w:t>
            </w:r>
            <w:r>
              <w:rPr>
                <w:noProof/>
                <w:webHidden/>
              </w:rPr>
              <w:fldChar w:fldCharType="end"/>
            </w:r>
          </w:hyperlink>
        </w:p>
        <w:p w14:paraId="51453E74" w14:textId="74044FF7" w:rsidR="00075F4D" w:rsidRDefault="00075F4D">
          <w:pPr>
            <w:pStyle w:val="TOC2"/>
            <w:rPr>
              <w:rFonts w:eastAsiaTheme="minorEastAsia"/>
              <w:noProof/>
              <w:color w:val="auto"/>
              <w:sz w:val="24"/>
              <w:szCs w:val="24"/>
              <w:lang w:eastAsia="en-AU"/>
            </w:rPr>
          </w:pPr>
          <w:hyperlink w:anchor="_Toc209710358" w:history="1">
            <w:r w:rsidRPr="009C17D5">
              <w:rPr>
                <w:rStyle w:val="Hyperlink"/>
                <w:noProof/>
              </w:rPr>
              <w:t>Supporting Resources &amp; Flexibility</w:t>
            </w:r>
            <w:r>
              <w:rPr>
                <w:noProof/>
                <w:webHidden/>
              </w:rPr>
              <w:tab/>
            </w:r>
            <w:r>
              <w:rPr>
                <w:noProof/>
                <w:webHidden/>
              </w:rPr>
              <w:fldChar w:fldCharType="begin"/>
            </w:r>
            <w:r>
              <w:rPr>
                <w:noProof/>
                <w:webHidden/>
              </w:rPr>
              <w:instrText xml:space="preserve"> PAGEREF _Toc209710358 \h </w:instrText>
            </w:r>
            <w:r>
              <w:rPr>
                <w:noProof/>
                <w:webHidden/>
              </w:rPr>
            </w:r>
            <w:r>
              <w:rPr>
                <w:noProof/>
                <w:webHidden/>
              </w:rPr>
              <w:fldChar w:fldCharType="separate"/>
            </w:r>
            <w:r>
              <w:rPr>
                <w:noProof/>
                <w:webHidden/>
              </w:rPr>
              <w:t>3</w:t>
            </w:r>
            <w:r>
              <w:rPr>
                <w:noProof/>
                <w:webHidden/>
              </w:rPr>
              <w:fldChar w:fldCharType="end"/>
            </w:r>
          </w:hyperlink>
        </w:p>
        <w:p w14:paraId="6879B6AA" w14:textId="1F0CE5F3" w:rsidR="00075F4D" w:rsidRDefault="00075F4D">
          <w:pPr>
            <w:pStyle w:val="TOC2"/>
            <w:rPr>
              <w:rFonts w:eastAsiaTheme="minorEastAsia"/>
              <w:noProof/>
              <w:color w:val="auto"/>
              <w:sz w:val="24"/>
              <w:szCs w:val="24"/>
              <w:lang w:eastAsia="en-AU"/>
            </w:rPr>
          </w:pPr>
          <w:hyperlink w:anchor="_Toc209710359" w:history="1">
            <w:r w:rsidRPr="009C17D5">
              <w:rPr>
                <w:rStyle w:val="Hyperlink"/>
                <w:noProof/>
              </w:rPr>
              <w:t>Table 1: Module 1 - Careers</w:t>
            </w:r>
            <w:r>
              <w:rPr>
                <w:noProof/>
                <w:webHidden/>
              </w:rPr>
              <w:tab/>
            </w:r>
            <w:r>
              <w:rPr>
                <w:noProof/>
                <w:webHidden/>
              </w:rPr>
              <w:fldChar w:fldCharType="begin"/>
            </w:r>
            <w:r>
              <w:rPr>
                <w:noProof/>
                <w:webHidden/>
              </w:rPr>
              <w:instrText xml:space="preserve"> PAGEREF _Toc209710359 \h </w:instrText>
            </w:r>
            <w:r>
              <w:rPr>
                <w:noProof/>
                <w:webHidden/>
              </w:rPr>
            </w:r>
            <w:r>
              <w:rPr>
                <w:noProof/>
                <w:webHidden/>
              </w:rPr>
              <w:fldChar w:fldCharType="separate"/>
            </w:r>
            <w:r>
              <w:rPr>
                <w:noProof/>
                <w:webHidden/>
              </w:rPr>
              <w:t>5</w:t>
            </w:r>
            <w:r>
              <w:rPr>
                <w:noProof/>
                <w:webHidden/>
              </w:rPr>
              <w:fldChar w:fldCharType="end"/>
            </w:r>
          </w:hyperlink>
        </w:p>
        <w:p w14:paraId="20617F63" w14:textId="0BD881BD" w:rsidR="00075F4D" w:rsidRDefault="00075F4D">
          <w:pPr>
            <w:pStyle w:val="TOC2"/>
            <w:rPr>
              <w:rFonts w:eastAsiaTheme="minorEastAsia"/>
              <w:noProof/>
              <w:color w:val="auto"/>
              <w:sz w:val="24"/>
              <w:szCs w:val="24"/>
              <w:lang w:eastAsia="en-AU"/>
            </w:rPr>
          </w:pPr>
          <w:hyperlink w:anchor="_Toc209710360" w:history="1">
            <w:r w:rsidRPr="009C17D5">
              <w:rPr>
                <w:rStyle w:val="Hyperlink"/>
                <w:noProof/>
              </w:rPr>
              <w:t>Table 2: Module 2 – WHS &amp; Tools</w:t>
            </w:r>
            <w:r>
              <w:rPr>
                <w:noProof/>
                <w:webHidden/>
              </w:rPr>
              <w:tab/>
            </w:r>
            <w:r>
              <w:rPr>
                <w:noProof/>
                <w:webHidden/>
              </w:rPr>
              <w:fldChar w:fldCharType="begin"/>
            </w:r>
            <w:r>
              <w:rPr>
                <w:noProof/>
                <w:webHidden/>
              </w:rPr>
              <w:instrText xml:space="preserve"> PAGEREF _Toc209710360 \h </w:instrText>
            </w:r>
            <w:r>
              <w:rPr>
                <w:noProof/>
                <w:webHidden/>
              </w:rPr>
            </w:r>
            <w:r>
              <w:rPr>
                <w:noProof/>
                <w:webHidden/>
              </w:rPr>
              <w:fldChar w:fldCharType="separate"/>
            </w:r>
            <w:r>
              <w:rPr>
                <w:noProof/>
                <w:webHidden/>
              </w:rPr>
              <w:t>6</w:t>
            </w:r>
            <w:r>
              <w:rPr>
                <w:noProof/>
                <w:webHidden/>
              </w:rPr>
              <w:fldChar w:fldCharType="end"/>
            </w:r>
          </w:hyperlink>
        </w:p>
        <w:p w14:paraId="5760B475" w14:textId="757BCBD6" w:rsidR="00075F4D" w:rsidRDefault="00075F4D">
          <w:pPr>
            <w:pStyle w:val="TOC2"/>
            <w:rPr>
              <w:rFonts w:eastAsiaTheme="minorEastAsia"/>
              <w:noProof/>
              <w:color w:val="auto"/>
              <w:sz w:val="24"/>
              <w:szCs w:val="24"/>
              <w:lang w:eastAsia="en-AU"/>
            </w:rPr>
          </w:pPr>
          <w:hyperlink w:anchor="_Toc209710361" w:history="1">
            <w:r w:rsidRPr="009C17D5">
              <w:rPr>
                <w:rStyle w:val="Hyperlink"/>
                <w:noProof/>
              </w:rPr>
              <w:t>Table 3: Module 3 – Drawing &amp; Technical Information</w:t>
            </w:r>
            <w:r>
              <w:rPr>
                <w:noProof/>
                <w:webHidden/>
              </w:rPr>
              <w:tab/>
            </w:r>
            <w:r>
              <w:rPr>
                <w:noProof/>
                <w:webHidden/>
              </w:rPr>
              <w:fldChar w:fldCharType="begin"/>
            </w:r>
            <w:r>
              <w:rPr>
                <w:noProof/>
                <w:webHidden/>
              </w:rPr>
              <w:instrText xml:space="preserve"> PAGEREF _Toc209710361 \h </w:instrText>
            </w:r>
            <w:r>
              <w:rPr>
                <w:noProof/>
                <w:webHidden/>
              </w:rPr>
            </w:r>
            <w:r>
              <w:rPr>
                <w:noProof/>
                <w:webHidden/>
              </w:rPr>
              <w:fldChar w:fldCharType="separate"/>
            </w:r>
            <w:r>
              <w:rPr>
                <w:noProof/>
                <w:webHidden/>
              </w:rPr>
              <w:t>8</w:t>
            </w:r>
            <w:r>
              <w:rPr>
                <w:noProof/>
                <w:webHidden/>
              </w:rPr>
              <w:fldChar w:fldCharType="end"/>
            </w:r>
          </w:hyperlink>
        </w:p>
        <w:p w14:paraId="33F7CEE3" w14:textId="43C5BE9F" w:rsidR="00075F4D" w:rsidRDefault="00075F4D">
          <w:pPr>
            <w:pStyle w:val="TOC2"/>
            <w:rPr>
              <w:rFonts w:eastAsiaTheme="minorEastAsia"/>
              <w:noProof/>
              <w:color w:val="auto"/>
              <w:sz w:val="24"/>
              <w:szCs w:val="24"/>
              <w:lang w:eastAsia="en-AU"/>
            </w:rPr>
          </w:pPr>
          <w:hyperlink w:anchor="_Toc209710362" w:history="1">
            <w:r w:rsidRPr="009C17D5">
              <w:rPr>
                <w:rStyle w:val="Hyperlink"/>
                <w:noProof/>
              </w:rPr>
              <w:t>Table 4: Module 4 – Drill Gauge</w:t>
            </w:r>
            <w:r>
              <w:rPr>
                <w:noProof/>
                <w:webHidden/>
              </w:rPr>
              <w:tab/>
            </w:r>
            <w:r>
              <w:rPr>
                <w:noProof/>
                <w:webHidden/>
              </w:rPr>
              <w:fldChar w:fldCharType="begin"/>
            </w:r>
            <w:r>
              <w:rPr>
                <w:noProof/>
                <w:webHidden/>
              </w:rPr>
              <w:instrText xml:space="preserve"> PAGEREF _Toc209710362 \h </w:instrText>
            </w:r>
            <w:r>
              <w:rPr>
                <w:noProof/>
                <w:webHidden/>
              </w:rPr>
            </w:r>
            <w:r>
              <w:rPr>
                <w:noProof/>
                <w:webHidden/>
              </w:rPr>
              <w:fldChar w:fldCharType="separate"/>
            </w:r>
            <w:r>
              <w:rPr>
                <w:noProof/>
                <w:webHidden/>
              </w:rPr>
              <w:t>10</w:t>
            </w:r>
            <w:r>
              <w:rPr>
                <w:noProof/>
                <w:webHidden/>
              </w:rPr>
              <w:fldChar w:fldCharType="end"/>
            </w:r>
          </w:hyperlink>
        </w:p>
        <w:p w14:paraId="44C8A0E6" w14:textId="61396F42" w:rsidR="00075F4D" w:rsidRDefault="00075F4D">
          <w:pPr>
            <w:pStyle w:val="TOC2"/>
            <w:rPr>
              <w:rFonts w:eastAsiaTheme="minorEastAsia"/>
              <w:noProof/>
              <w:color w:val="auto"/>
              <w:sz w:val="24"/>
              <w:szCs w:val="24"/>
              <w:lang w:eastAsia="en-AU"/>
            </w:rPr>
          </w:pPr>
          <w:hyperlink w:anchor="_Toc209710363" w:history="1">
            <w:r w:rsidRPr="009C17D5">
              <w:rPr>
                <w:rStyle w:val="Hyperlink"/>
                <w:noProof/>
              </w:rPr>
              <w:t>Table 5: Module 5 – Meat Mallet</w:t>
            </w:r>
            <w:r>
              <w:rPr>
                <w:noProof/>
                <w:webHidden/>
              </w:rPr>
              <w:tab/>
            </w:r>
            <w:r>
              <w:rPr>
                <w:noProof/>
                <w:webHidden/>
              </w:rPr>
              <w:fldChar w:fldCharType="begin"/>
            </w:r>
            <w:r>
              <w:rPr>
                <w:noProof/>
                <w:webHidden/>
              </w:rPr>
              <w:instrText xml:space="preserve"> PAGEREF _Toc209710363 \h </w:instrText>
            </w:r>
            <w:r>
              <w:rPr>
                <w:noProof/>
                <w:webHidden/>
              </w:rPr>
            </w:r>
            <w:r>
              <w:rPr>
                <w:noProof/>
                <w:webHidden/>
              </w:rPr>
              <w:fldChar w:fldCharType="separate"/>
            </w:r>
            <w:r>
              <w:rPr>
                <w:noProof/>
                <w:webHidden/>
              </w:rPr>
              <w:t>12</w:t>
            </w:r>
            <w:r>
              <w:rPr>
                <w:noProof/>
                <w:webHidden/>
              </w:rPr>
              <w:fldChar w:fldCharType="end"/>
            </w:r>
          </w:hyperlink>
        </w:p>
        <w:p w14:paraId="1436E2A8" w14:textId="5FD16780" w:rsidR="00C7294C" w:rsidRDefault="00C7294C">
          <w:r>
            <w:rPr>
              <w:b/>
              <w:bCs/>
              <w:noProof/>
            </w:rPr>
            <w:fldChar w:fldCharType="end"/>
          </w:r>
        </w:p>
      </w:sdtContent>
    </w:sdt>
    <w:p w14:paraId="2B806811" w14:textId="77777777" w:rsidR="009D7CFA" w:rsidRDefault="009D7CFA">
      <w:r>
        <w:br w:type="page"/>
      </w:r>
    </w:p>
    <w:p w14:paraId="761F152D" w14:textId="1002C763" w:rsidR="00197235" w:rsidRDefault="00714608" w:rsidP="00197235">
      <w:pPr>
        <w:pStyle w:val="Title"/>
      </w:pPr>
      <w:bookmarkStart w:id="0" w:name="_Toc108018474"/>
      <w:r>
        <w:lastRenderedPageBreak/>
        <w:t>Module Plan</w:t>
      </w:r>
      <w:r w:rsidRPr="00714608">
        <w:t xml:space="preserve"> for Unit </w:t>
      </w:r>
      <w:r w:rsidR="006612CF">
        <w:t>A</w:t>
      </w:r>
      <w:r w:rsidRPr="00714608">
        <w:t xml:space="preserve"> – </w:t>
      </w:r>
      <w:r w:rsidR="006612CF">
        <w:t>Fitting</w:t>
      </w:r>
      <w:r w:rsidRPr="00714608">
        <w:t xml:space="preserve"> &amp; </w:t>
      </w:r>
      <w:r w:rsidR="006612CF">
        <w:t>Machining</w:t>
      </w:r>
    </w:p>
    <w:p w14:paraId="217C52AA" w14:textId="71BD7185" w:rsidR="00197235" w:rsidRPr="00CC25FE" w:rsidRDefault="00990C15" w:rsidP="00197235">
      <w:pPr>
        <w:pStyle w:val="Subtitle"/>
      </w:pPr>
      <w:bookmarkStart w:id="1" w:name="_Hlk207379967"/>
      <w:r>
        <w:t>Teacher Guide</w:t>
      </w:r>
    </w:p>
    <w:p w14:paraId="397C0C37" w14:textId="1D7C1A77" w:rsidR="00197235" w:rsidRPr="00B44F6A" w:rsidRDefault="00714608" w:rsidP="0047360C">
      <w:pPr>
        <w:pStyle w:val="Heading2"/>
      </w:pPr>
      <w:bookmarkStart w:id="2" w:name="_Toc209710351"/>
      <w:bookmarkEnd w:id="1"/>
      <w:r>
        <w:t>Overview</w:t>
      </w:r>
      <w:bookmarkEnd w:id="2"/>
    </w:p>
    <w:p w14:paraId="7FD0D2D2" w14:textId="0696CA10" w:rsidR="001063E6" w:rsidRDefault="001063E6" w:rsidP="00774776">
      <w:bookmarkStart w:id="3" w:name="_Toc207253488"/>
      <w:r>
        <w:t xml:space="preserve">This module plan outlines the full scope and sequence of the five modules comprising </w:t>
      </w:r>
      <w:r w:rsidRPr="1F6CD0CB">
        <w:rPr>
          <w:b/>
          <w:bCs/>
        </w:rPr>
        <w:t xml:space="preserve">QCAA Unit </w:t>
      </w:r>
      <w:r w:rsidR="006612CF">
        <w:rPr>
          <w:b/>
          <w:bCs/>
        </w:rPr>
        <w:t>A</w:t>
      </w:r>
      <w:r w:rsidRPr="1F6CD0CB">
        <w:rPr>
          <w:b/>
          <w:bCs/>
        </w:rPr>
        <w:t xml:space="preserve">: </w:t>
      </w:r>
      <w:r w:rsidR="006612CF">
        <w:rPr>
          <w:b/>
          <w:bCs/>
        </w:rPr>
        <w:t>Fitting</w:t>
      </w:r>
      <w:r w:rsidRPr="1F6CD0CB">
        <w:rPr>
          <w:b/>
          <w:bCs/>
        </w:rPr>
        <w:t xml:space="preserve"> and </w:t>
      </w:r>
      <w:r w:rsidR="006612CF">
        <w:rPr>
          <w:b/>
          <w:bCs/>
        </w:rPr>
        <w:t>Machining</w:t>
      </w:r>
      <w:r>
        <w:t xml:space="preserve">. Each module targets a distinct learning focus and features purposefully sequenced lessons aligned with the </w:t>
      </w:r>
      <w:r w:rsidRPr="1F6CD0CB">
        <w:rPr>
          <w:i/>
          <w:iCs/>
        </w:rPr>
        <w:t>Engineering Skills 2024 v1.2 Applied Senior Syllabus</w:t>
      </w:r>
      <w:r>
        <w:t>, workplace health and safety (WHS) protocols, and assessment objectives.</w:t>
      </w:r>
    </w:p>
    <w:p w14:paraId="300DD5BF" w14:textId="137A7B82" w:rsidR="00774776" w:rsidRDefault="00472A1F" w:rsidP="00F52C74">
      <w:pPr>
        <w:pStyle w:val="Heading2"/>
      </w:pPr>
      <w:bookmarkStart w:id="4" w:name="_Toc209710352"/>
      <w:r>
        <w:t>The Five Modules</w:t>
      </w:r>
      <w:bookmarkEnd w:id="4"/>
    </w:p>
    <w:p w14:paraId="1DCDDE59" w14:textId="6B7BEAB1" w:rsidR="00774776" w:rsidRDefault="00774776" w:rsidP="00F52C74">
      <w:pPr>
        <w:pStyle w:val="Heading3"/>
        <w:numPr>
          <w:ilvl w:val="0"/>
          <w:numId w:val="36"/>
        </w:numPr>
      </w:pPr>
      <w:bookmarkStart w:id="5" w:name="_Toc209710353"/>
      <w:r w:rsidRPr="004B00A0">
        <w:t>Careers</w:t>
      </w:r>
      <w:bookmarkEnd w:id="5"/>
      <w:r w:rsidRPr="004B00A0">
        <w:t xml:space="preserve"> </w:t>
      </w:r>
    </w:p>
    <w:p w14:paraId="3DDFF157" w14:textId="6A6FE4A6" w:rsidR="00204952" w:rsidRDefault="00204952" w:rsidP="00F52C74">
      <w:pPr>
        <w:pStyle w:val="ListParagraph"/>
      </w:pPr>
      <w:r w:rsidRPr="00204952">
        <w:t>This module introduces students to careers in engineering and fabrication, establishing foundational knowledge that connects classroom learning to real-world pathways. Activities, discussion prompts, and resources help students explore how the skills they are developing apply across industry roles.</w:t>
      </w:r>
    </w:p>
    <w:p w14:paraId="5AF87666" w14:textId="403C2106" w:rsidR="00774776" w:rsidRPr="004B00A0" w:rsidRDefault="00774776" w:rsidP="00F52C74">
      <w:pPr>
        <w:pStyle w:val="Heading3"/>
        <w:numPr>
          <w:ilvl w:val="0"/>
          <w:numId w:val="36"/>
        </w:numPr>
      </w:pPr>
      <w:bookmarkStart w:id="6" w:name="_Toc209710354"/>
      <w:r w:rsidRPr="004B00A0">
        <w:t>Work Health and Safety (WHS) &amp; Tools</w:t>
      </w:r>
      <w:bookmarkEnd w:id="6"/>
      <w:r w:rsidRPr="004B00A0">
        <w:t xml:space="preserve"> </w:t>
      </w:r>
    </w:p>
    <w:p w14:paraId="7D4B9FD3" w14:textId="23D56B19" w:rsidR="00EA0088" w:rsidRDefault="00EA0088" w:rsidP="00F52C74">
      <w:pPr>
        <w:pStyle w:val="ListParagraph"/>
      </w:pPr>
      <w:r w:rsidRPr="00EA0088">
        <w:t>Students develop awareness of workshop safety, risk management, and tool identification. This module builds essential habits for safe and effective practice in fabrication environments.</w:t>
      </w:r>
    </w:p>
    <w:p w14:paraId="08FF1359" w14:textId="0C4BC246" w:rsidR="00774776" w:rsidRPr="004B00A0" w:rsidRDefault="00774776" w:rsidP="00F52C74">
      <w:pPr>
        <w:pStyle w:val="Heading3"/>
        <w:numPr>
          <w:ilvl w:val="0"/>
          <w:numId w:val="36"/>
        </w:numPr>
      </w:pPr>
      <w:bookmarkStart w:id="7" w:name="_Toc209710355"/>
      <w:r w:rsidRPr="004B00A0">
        <w:t>Drawings &amp; Technical Information</w:t>
      </w:r>
      <w:bookmarkEnd w:id="7"/>
    </w:p>
    <w:p w14:paraId="6D129905" w14:textId="5E2D125B" w:rsidR="00EA0088" w:rsidRDefault="00976AE0" w:rsidP="00F52C74">
      <w:pPr>
        <w:pStyle w:val="ListParagraph"/>
      </w:pPr>
      <w:r w:rsidRPr="00976AE0">
        <w:t>Focused on interpreting technical drawings, this module equips students with the skills to extract specifications, identify materials, and translate design into production. It includes scaffolded examples, practice tasks, and strategies for decoding engineering documentation.</w:t>
      </w:r>
    </w:p>
    <w:p w14:paraId="5FD3C067" w14:textId="0B3AA0B7" w:rsidR="00774776" w:rsidRPr="004B00A0" w:rsidRDefault="00774776" w:rsidP="00F52C74">
      <w:pPr>
        <w:pStyle w:val="Heading3"/>
        <w:numPr>
          <w:ilvl w:val="0"/>
          <w:numId w:val="36"/>
        </w:numPr>
      </w:pPr>
      <w:bookmarkStart w:id="8" w:name="_Toc209710356"/>
      <w:r w:rsidRPr="004B00A0">
        <w:t xml:space="preserve">Assessment </w:t>
      </w:r>
      <w:r w:rsidR="00621179">
        <w:t>A1</w:t>
      </w:r>
      <w:r w:rsidRPr="004B00A0">
        <w:t xml:space="preserve">: </w:t>
      </w:r>
      <w:bookmarkEnd w:id="8"/>
      <w:r w:rsidR="00621179">
        <w:t>Drill Gauge – Practical Demonstration</w:t>
      </w:r>
    </w:p>
    <w:p w14:paraId="6C161BCF" w14:textId="6C3FE32C" w:rsidR="00637B23" w:rsidRDefault="00637B23" w:rsidP="00F52C74">
      <w:pPr>
        <w:pStyle w:val="ListParagraph"/>
      </w:pPr>
      <w:r w:rsidRPr="00637B23">
        <w:t xml:space="preserve">This module guides students through the production of a </w:t>
      </w:r>
      <w:r w:rsidR="009B5E7E">
        <w:rPr>
          <w:b/>
          <w:bCs/>
        </w:rPr>
        <w:t>drill gauge</w:t>
      </w:r>
      <w:r w:rsidRPr="00637B23">
        <w:t xml:space="preserve">, addressing Assessment 1 </w:t>
      </w:r>
      <w:r w:rsidR="0028051E">
        <w:t xml:space="preserve">practical demonstration </w:t>
      </w:r>
      <w:r w:rsidRPr="00637B23">
        <w:t>requirements. It includes demonstration guidelines, skill checkpoints, and reflective prompts to support student progress and self-evaluation.</w:t>
      </w:r>
    </w:p>
    <w:p w14:paraId="7CC151C7" w14:textId="63344559" w:rsidR="00774776" w:rsidRPr="004B00A0" w:rsidRDefault="00774776" w:rsidP="00F52C74">
      <w:pPr>
        <w:pStyle w:val="Heading3"/>
        <w:numPr>
          <w:ilvl w:val="0"/>
          <w:numId w:val="36"/>
        </w:numPr>
      </w:pPr>
      <w:bookmarkStart w:id="9" w:name="_Toc209710357"/>
      <w:r w:rsidRPr="004B00A0">
        <w:t xml:space="preserve">Assessment </w:t>
      </w:r>
      <w:r w:rsidR="00621179">
        <w:t>A</w:t>
      </w:r>
      <w:r w:rsidRPr="004B00A0">
        <w:t xml:space="preserve">2: </w:t>
      </w:r>
      <w:bookmarkEnd w:id="9"/>
      <w:r w:rsidR="00621179">
        <w:t>Meat Mallet - Project</w:t>
      </w:r>
      <w:r w:rsidRPr="004B00A0">
        <w:t xml:space="preserve"> </w:t>
      </w:r>
    </w:p>
    <w:p w14:paraId="5B0E4ABE" w14:textId="08A9BB45" w:rsidR="00637B23" w:rsidRDefault="00637B23" w:rsidP="004B00A0">
      <w:pPr>
        <w:pStyle w:val="ListParagraph"/>
      </w:pPr>
      <w:r w:rsidRPr="00637B23">
        <w:t xml:space="preserve">The final module centres on the production of a </w:t>
      </w:r>
      <w:r w:rsidR="00D57795">
        <w:rPr>
          <w:b/>
          <w:bCs/>
        </w:rPr>
        <w:t>meat mallet</w:t>
      </w:r>
      <w:r w:rsidRPr="00637B23">
        <w:t>, aligned with Assessment 2</w:t>
      </w:r>
      <w:r w:rsidR="0028051E">
        <w:t xml:space="preserve"> - project</w:t>
      </w:r>
      <w:r w:rsidRPr="00637B23">
        <w:t>. Students apply their technical knowledge, safety practices, and problem-solving skills to complete a functional product. The module encourages autonomy, decision-making, and iterative improvement.</w:t>
      </w:r>
    </w:p>
    <w:p w14:paraId="61511847" w14:textId="7689422B" w:rsidR="007B3E9C" w:rsidRDefault="007B3E9C" w:rsidP="005F583B">
      <w:pPr>
        <w:pStyle w:val="Heading2"/>
      </w:pPr>
      <w:bookmarkStart w:id="10" w:name="_Toc209710358"/>
      <w:r>
        <w:lastRenderedPageBreak/>
        <w:t>Supporting Resources &amp; Flexibility</w:t>
      </w:r>
      <w:bookmarkEnd w:id="10"/>
    </w:p>
    <w:p w14:paraId="5E12065E" w14:textId="2FF8F34A" w:rsidR="005F583B" w:rsidRDefault="005F583B" w:rsidP="004B00A0">
      <w:r w:rsidRPr="005F583B">
        <w:t>This guide provides a suite of supporting resources—including lesson plans, PowerPoint slides, worksheets,</w:t>
      </w:r>
      <w:r w:rsidR="00A967FD">
        <w:t xml:space="preserve"> </w:t>
      </w:r>
      <w:r w:rsidRPr="005F583B">
        <w:t>practical examples</w:t>
      </w:r>
      <w:r w:rsidR="00557EE2">
        <w:t xml:space="preserve"> </w:t>
      </w:r>
      <w:r w:rsidRPr="005F583B">
        <w:t>—</w:t>
      </w:r>
      <w:r>
        <w:t xml:space="preserve"> </w:t>
      </w:r>
      <w:r w:rsidRPr="005F583B">
        <w:t xml:space="preserve">to </w:t>
      </w:r>
      <w:r w:rsidR="00F45A4B">
        <w:t>support</w:t>
      </w:r>
      <w:r w:rsidRPr="005F583B">
        <w:t xml:space="preserve"> teachers in delivering </w:t>
      </w:r>
      <w:r w:rsidRPr="005F583B">
        <w:rPr>
          <w:b/>
          <w:bCs/>
        </w:rPr>
        <w:t xml:space="preserve">Unit </w:t>
      </w:r>
      <w:r w:rsidR="00D57795">
        <w:rPr>
          <w:b/>
          <w:bCs/>
        </w:rPr>
        <w:t>A</w:t>
      </w:r>
      <w:r w:rsidRPr="005F583B">
        <w:rPr>
          <w:b/>
          <w:bCs/>
        </w:rPr>
        <w:t xml:space="preserve">: </w:t>
      </w:r>
      <w:r w:rsidR="00D57795">
        <w:rPr>
          <w:b/>
          <w:bCs/>
        </w:rPr>
        <w:t>Fitting</w:t>
      </w:r>
      <w:r w:rsidRPr="005F583B">
        <w:rPr>
          <w:b/>
          <w:bCs/>
        </w:rPr>
        <w:t xml:space="preserve"> and </w:t>
      </w:r>
      <w:r w:rsidR="00D57795">
        <w:rPr>
          <w:b/>
          <w:bCs/>
        </w:rPr>
        <w:t>Machining</w:t>
      </w:r>
      <w:r w:rsidRPr="005F583B">
        <w:t>. The level of detail and support varies across modules, reflecting feedback gathered through workshops and consultations with teachers across Queensland. These discussions helped identify the areas where educators most often sought guidance, and this guide has been developed in direct response to those needs.</w:t>
      </w:r>
    </w:p>
    <w:p w14:paraId="1D3D0A5F" w14:textId="549C7BF7" w:rsidR="00ED604B" w:rsidRDefault="00ED604B" w:rsidP="00ED604B">
      <w:r w:rsidRPr="00426923">
        <w:t xml:space="preserve">The table below provides an overview of the five modules that make up </w:t>
      </w:r>
      <w:r w:rsidRPr="00426923">
        <w:rPr>
          <w:b/>
          <w:bCs/>
        </w:rPr>
        <w:t xml:space="preserve">Unit </w:t>
      </w:r>
      <w:r w:rsidR="00D57795">
        <w:rPr>
          <w:b/>
          <w:bCs/>
        </w:rPr>
        <w:t>A</w:t>
      </w:r>
      <w:r w:rsidRPr="00426923">
        <w:rPr>
          <w:b/>
          <w:bCs/>
        </w:rPr>
        <w:t xml:space="preserve">: </w:t>
      </w:r>
      <w:r w:rsidR="00D57795">
        <w:rPr>
          <w:b/>
          <w:bCs/>
        </w:rPr>
        <w:t>Fitting</w:t>
      </w:r>
      <w:r w:rsidRPr="00426923">
        <w:rPr>
          <w:b/>
          <w:bCs/>
        </w:rPr>
        <w:t xml:space="preserve"> and </w:t>
      </w:r>
      <w:r w:rsidR="00D57795">
        <w:rPr>
          <w:b/>
          <w:bCs/>
        </w:rPr>
        <w:t>Machining</w:t>
      </w:r>
      <w:r w:rsidRPr="00426923">
        <w:t>. Each module is aligned to specific unit objectives and includes a breakdown of the number of lessons, lesson plans, PowerPoint presentations, and worksheets provided. These resources are designed to support flexible delivery and targeted skill development across the unit.</w:t>
      </w:r>
    </w:p>
    <w:p w14:paraId="49C39822" w14:textId="77777777" w:rsidR="00ED604B" w:rsidRDefault="00ED604B" w:rsidP="00ED604B">
      <w:pPr>
        <w:pStyle w:val="Heading4"/>
      </w:pPr>
      <w:r>
        <w:t>TAble 1: Module Summary</w:t>
      </w:r>
    </w:p>
    <w:tbl>
      <w:tblPr>
        <w:tblStyle w:val="Tablestyle2"/>
        <w:tblW w:w="4958" w:type="pct"/>
        <w:tblLook w:val="07E0" w:firstRow="1" w:lastRow="1" w:firstColumn="1" w:lastColumn="1" w:noHBand="1" w:noVBand="1"/>
      </w:tblPr>
      <w:tblGrid>
        <w:gridCol w:w="2047"/>
        <w:gridCol w:w="1178"/>
        <w:gridCol w:w="1639"/>
        <w:gridCol w:w="1639"/>
        <w:gridCol w:w="1639"/>
        <w:gridCol w:w="1639"/>
      </w:tblGrid>
      <w:tr w:rsidR="00ED604B" w:rsidRPr="00FE32AF" w14:paraId="562E7539" w14:textId="77777777" w:rsidTr="4947FD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6" w:type="pct"/>
          </w:tcPr>
          <w:p w14:paraId="6FB01DFA" w14:textId="77777777" w:rsidR="00ED604B" w:rsidRPr="00FE32AF" w:rsidRDefault="00ED604B" w:rsidP="003A5BAE">
            <w:pPr>
              <w:rPr>
                <w:rFonts w:cstheme="minorHAnsi"/>
                <w:sz w:val="16"/>
                <w:szCs w:val="16"/>
              </w:rPr>
            </w:pPr>
            <w:r w:rsidRPr="00FE32AF">
              <w:rPr>
                <w:rFonts w:cstheme="minorHAnsi"/>
                <w:sz w:val="16"/>
                <w:szCs w:val="16"/>
              </w:rPr>
              <w:t>Module</w:t>
            </w:r>
          </w:p>
        </w:tc>
        <w:tc>
          <w:tcPr>
            <w:tcW w:w="602" w:type="pct"/>
          </w:tcPr>
          <w:p w14:paraId="527AE08D" w14:textId="77777777" w:rsidR="00ED604B" w:rsidRPr="00FE32AF" w:rsidRDefault="00ED604B" w:rsidP="003A5BAE">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FE32AF">
              <w:rPr>
                <w:rFonts w:cstheme="minorHAnsi"/>
                <w:sz w:val="16"/>
                <w:szCs w:val="16"/>
              </w:rPr>
              <w:t>Unit Objectives(s)</w:t>
            </w:r>
          </w:p>
        </w:tc>
        <w:tc>
          <w:tcPr>
            <w:tcW w:w="838" w:type="pct"/>
          </w:tcPr>
          <w:p w14:paraId="4F056E3E" w14:textId="77777777" w:rsidR="00ED604B" w:rsidRPr="00FE32AF" w:rsidRDefault="00ED604B" w:rsidP="003A5BAE">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Number of Lessons</w:t>
            </w:r>
          </w:p>
        </w:tc>
        <w:tc>
          <w:tcPr>
            <w:tcW w:w="838" w:type="pct"/>
          </w:tcPr>
          <w:p w14:paraId="1E632561" w14:textId="77777777" w:rsidR="00ED604B" w:rsidRPr="00FE32AF" w:rsidRDefault="00ED604B" w:rsidP="003A5BAE">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Number of Lesson Plans</w:t>
            </w:r>
          </w:p>
        </w:tc>
        <w:tc>
          <w:tcPr>
            <w:tcW w:w="838" w:type="pct"/>
          </w:tcPr>
          <w:p w14:paraId="5C9DC072" w14:textId="77777777" w:rsidR="00ED604B" w:rsidRPr="00FE32AF" w:rsidRDefault="00ED604B" w:rsidP="003A5BAE">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Number of Powerpoints</w:t>
            </w:r>
          </w:p>
        </w:tc>
        <w:tc>
          <w:tcPr>
            <w:tcW w:w="838" w:type="pct"/>
          </w:tcPr>
          <w:p w14:paraId="2AECB6D3" w14:textId="77777777" w:rsidR="00ED604B" w:rsidRPr="00FE32AF" w:rsidRDefault="00ED604B" w:rsidP="003A5BAE">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Number of Worksheets</w:t>
            </w:r>
          </w:p>
        </w:tc>
      </w:tr>
      <w:tr w:rsidR="00ED604B" w:rsidRPr="00FE32AF" w14:paraId="0A037DE3" w14:textId="77777777" w:rsidTr="4947FD0E">
        <w:tc>
          <w:tcPr>
            <w:cnfStyle w:val="001000000000" w:firstRow="0" w:lastRow="0" w:firstColumn="1" w:lastColumn="0" w:oddVBand="0" w:evenVBand="0" w:oddHBand="0" w:evenHBand="0" w:firstRowFirstColumn="0" w:firstRowLastColumn="0" w:lastRowFirstColumn="0" w:lastRowLastColumn="0"/>
            <w:tcW w:w="1046" w:type="pct"/>
            <w:tcBorders>
              <w:top w:val="nil"/>
              <w:bottom w:val="single" w:sz="4" w:space="0" w:color="BFBFBF" w:themeColor="background1" w:themeShade="BF"/>
            </w:tcBorders>
          </w:tcPr>
          <w:p w14:paraId="4F53EADE" w14:textId="77777777" w:rsidR="00ED604B" w:rsidRPr="00362685" w:rsidRDefault="00ED604B" w:rsidP="003A5BAE">
            <w:pPr>
              <w:rPr>
                <w:rFonts w:cstheme="minorHAnsi"/>
                <w:b/>
                <w:bCs/>
                <w:sz w:val="16"/>
                <w:szCs w:val="16"/>
              </w:rPr>
            </w:pPr>
            <w:r w:rsidRPr="00362685">
              <w:rPr>
                <w:rFonts w:cstheme="minorHAnsi"/>
                <w:b/>
                <w:bCs/>
                <w:sz w:val="16"/>
                <w:szCs w:val="16"/>
              </w:rPr>
              <w:t>1. Careers</w:t>
            </w:r>
          </w:p>
        </w:tc>
        <w:tc>
          <w:tcPr>
            <w:tcW w:w="602" w:type="pct"/>
            <w:tcBorders>
              <w:top w:val="nil"/>
              <w:bottom w:val="single" w:sz="4" w:space="0" w:color="BFBFBF" w:themeColor="background1" w:themeShade="BF"/>
            </w:tcBorders>
          </w:tcPr>
          <w:p w14:paraId="61661459"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FE32AF">
              <w:rPr>
                <w:rFonts w:cstheme="minorHAnsi"/>
                <w:sz w:val="16"/>
                <w:szCs w:val="16"/>
              </w:rPr>
              <w:t>1</w:t>
            </w:r>
          </w:p>
        </w:tc>
        <w:tc>
          <w:tcPr>
            <w:tcW w:w="838" w:type="pct"/>
            <w:tcBorders>
              <w:top w:val="nil"/>
              <w:bottom w:val="single" w:sz="4" w:space="0" w:color="BFBFBF" w:themeColor="background1" w:themeShade="BF"/>
            </w:tcBorders>
          </w:tcPr>
          <w:p w14:paraId="24278209"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1</w:t>
            </w:r>
          </w:p>
        </w:tc>
        <w:tc>
          <w:tcPr>
            <w:tcW w:w="838" w:type="pct"/>
            <w:tcBorders>
              <w:top w:val="nil"/>
              <w:bottom w:val="single" w:sz="4" w:space="0" w:color="BFBFBF" w:themeColor="background1" w:themeShade="BF"/>
            </w:tcBorders>
          </w:tcPr>
          <w:p w14:paraId="1AB455BC"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1</w:t>
            </w:r>
          </w:p>
        </w:tc>
        <w:tc>
          <w:tcPr>
            <w:tcW w:w="838" w:type="pct"/>
            <w:tcBorders>
              <w:top w:val="nil"/>
              <w:bottom w:val="single" w:sz="4" w:space="0" w:color="BFBFBF" w:themeColor="background1" w:themeShade="BF"/>
            </w:tcBorders>
          </w:tcPr>
          <w:p w14:paraId="1349C532"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1</w:t>
            </w:r>
          </w:p>
        </w:tc>
        <w:tc>
          <w:tcPr>
            <w:tcW w:w="838" w:type="pct"/>
            <w:tcBorders>
              <w:top w:val="nil"/>
              <w:bottom w:val="single" w:sz="4" w:space="0" w:color="BFBFBF" w:themeColor="background1" w:themeShade="BF"/>
            </w:tcBorders>
          </w:tcPr>
          <w:p w14:paraId="101ED5F9"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r>
      <w:tr w:rsidR="00ED604B" w:rsidRPr="00FE32AF" w14:paraId="1A412568" w14:textId="77777777" w:rsidTr="4947FD0E">
        <w:tc>
          <w:tcPr>
            <w:cnfStyle w:val="001000000000" w:firstRow="0" w:lastRow="0" w:firstColumn="1" w:lastColumn="0" w:oddVBand="0" w:evenVBand="0" w:oddHBand="0" w:evenHBand="0" w:firstRowFirstColumn="0" w:firstRowLastColumn="0" w:lastRowFirstColumn="0" w:lastRowLastColumn="0"/>
            <w:tcW w:w="1046" w:type="pct"/>
            <w:tcBorders>
              <w:top w:val="single" w:sz="4" w:space="0" w:color="BFBFBF" w:themeColor="background1" w:themeShade="BF"/>
            </w:tcBorders>
          </w:tcPr>
          <w:p w14:paraId="43012B6E" w14:textId="77777777" w:rsidR="00ED604B" w:rsidRPr="00362685" w:rsidRDefault="00ED604B" w:rsidP="003A5BAE">
            <w:pPr>
              <w:rPr>
                <w:rFonts w:cstheme="minorHAnsi"/>
                <w:b/>
                <w:bCs/>
                <w:sz w:val="16"/>
                <w:szCs w:val="16"/>
              </w:rPr>
            </w:pPr>
            <w:r w:rsidRPr="00362685">
              <w:rPr>
                <w:rFonts w:cstheme="minorHAnsi"/>
                <w:b/>
                <w:bCs/>
                <w:sz w:val="16"/>
                <w:szCs w:val="16"/>
              </w:rPr>
              <w:t>2. WHS &amp; Tools</w:t>
            </w:r>
          </w:p>
        </w:tc>
        <w:tc>
          <w:tcPr>
            <w:tcW w:w="602" w:type="pct"/>
            <w:tcBorders>
              <w:top w:val="single" w:sz="4" w:space="0" w:color="BFBFBF" w:themeColor="background1" w:themeShade="BF"/>
            </w:tcBorders>
          </w:tcPr>
          <w:p w14:paraId="1EEBFD1F"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FE32AF">
              <w:rPr>
                <w:rFonts w:cstheme="minorHAnsi"/>
                <w:sz w:val="16"/>
                <w:szCs w:val="16"/>
              </w:rPr>
              <w:t>1, 3</w:t>
            </w:r>
          </w:p>
        </w:tc>
        <w:tc>
          <w:tcPr>
            <w:tcW w:w="838" w:type="pct"/>
            <w:tcBorders>
              <w:top w:val="single" w:sz="4" w:space="0" w:color="BFBFBF" w:themeColor="background1" w:themeShade="BF"/>
            </w:tcBorders>
          </w:tcPr>
          <w:p w14:paraId="5E5A3FCA"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6</w:t>
            </w:r>
          </w:p>
        </w:tc>
        <w:tc>
          <w:tcPr>
            <w:tcW w:w="838" w:type="pct"/>
            <w:tcBorders>
              <w:top w:val="single" w:sz="4" w:space="0" w:color="BFBFBF" w:themeColor="background1" w:themeShade="BF"/>
            </w:tcBorders>
          </w:tcPr>
          <w:p w14:paraId="474E04B2"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6</w:t>
            </w:r>
          </w:p>
        </w:tc>
        <w:tc>
          <w:tcPr>
            <w:tcW w:w="838" w:type="pct"/>
            <w:tcBorders>
              <w:top w:val="single" w:sz="4" w:space="0" w:color="BFBFBF" w:themeColor="background1" w:themeShade="BF"/>
            </w:tcBorders>
          </w:tcPr>
          <w:p w14:paraId="1716F21D"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3</w:t>
            </w:r>
          </w:p>
        </w:tc>
        <w:tc>
          <w:tcPr>
            <w:tcW w:w="838" w:type="pct"/>
            <w:tcBorders>
              <w:top w:val="single" w:sz="4" w:space="0" w:color="BFBFBF" w:themeColor="background1" w:themeShade="BF"/>
            </w:tcBorders>
          </w:tcPr>
          <w:p w14:paraId="66530705" w14:textId="49B87884" w:rsidR="00ED604B" w:rsidRPr="00FE32AF" w:rsidRDefault="00A37A05" w:rsidP="4947FD0E">
            <w:pPr>
              <w:jc w:val="cente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10</w:t>
            </w:r>
          </w:p>
        </w:tc>
      </w:tr>
      <w:tr w:rsidR="00ED604B" w:rsidRPr="00FE32AF" w14:paraId="3B13D2B7" w14:textId="77777777" w:rsidTr="4947FD0E">
        <w:tc>
          <w:tcPr>
            <w:cnfStyle w:val="001000000000" w:firstRow="0" w:lastRow="0" w:firstColumn="1" w:lastColumn="0" w:oddVBand="0" w:evenVBand="0" w:oddHBand="0" w:evenHBand="0" w:firstRowFirstColumn="0" w:firstRowLastColumn="0" w:lastRowFirstColumn="0" w:lastRowLastColumn="0"/>
            <w:tcW w:w="1046" w:type="pct"/>
            <w:tcBorders>
              <w:bottom w:val="single" w:sz="4" w:space="0" w:color="BFBFBF" w:themeColor="background1" w:themeShade="BF"/>
            </w:tcBorders>
          </w:tcPr>
          <w:p w14:paraId="5044D169" w14:textId="77777777" w:rsidR="00ED604B" w:rsidRPr="00362685" w:rsidRDefault="00ED604B" w:rsidP="003A5BAE">
            <w:pPr>
              <w:rPr>
                <w:rFonts w:cstheme="minorHAnsi"/>
                <w:b/>
                <w:bCs/>
                <w:sz w:val="16"/>
                <w:szCs w:val="16"/>
              </w:rPr>
            </w:pPr>
            <w:r w:rsidRPr="00362685">
              <w:rPr>
                <w:rFonts w:cstheme="minorHAnsi"/>
                <w:b/>
                <w:bCs/>
                <w:sz w:val="16"/>
                <w:szCs w:val="16"/>
              </w:rPr>
              <w:t>3. Drawings &amp; Technical Information</w:t>
            </w:r>
          </w:p>
        </w:tc>
        <w:tc>
          <w:tcPr>
            <w:tcW w:w="602" w:type="pct"/>
            <w:tcBorders>
              <w:bottom w:val="single" w:sz="4" w:space="0" w:color="BFBFBF" w:themeColor="background1" w:themeShade="BF"/>
            </w:tcBorders>
          </w:tcPr>
          <w:p w14:paraId="7B227FAF"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FE32AF">
              <w:rPr>
                <w:rFonts w:cstheme="minorHAnsi"/>
                <w:sz w:val="16"/>
                <w:szCs w:val="16"/>
              </w:rPr>
              <w:t>2, 3</w:t>
            </w:r>
          </w:p>
        </w:tc>
        <w:tc>
          <w:tcPr>
            <w:tcW w:w="838" w:type="pct"/>
            <w:tcBorders>
              <w:bottom w:val="single" w:sz="4" w:space="0" w:color="BFBFBF" w:themeColor="background1" w:themeShade="BF"/>
            </w:tcBorders>
          </w:tcPr>
          <w:p w14:paraId="758954E8"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6</w:t>
            </w:r>
          </w:p>
        </w:tc>
        <w:tc>
          <w:tcPr>
            <w:tcW w:w="838" w:type="pct"/>
            <w:tcBorders>
              <w:bottom w:val="single" w:sz="4" w:space="0" w:color="BFBFBF" w:themeColor="background1" w:themeShade="BF"/>
            </w:tcBorders>
          </w:tcPr>
          <w:p w14:paraId="308B3DB2"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6</w:t>
            </w:r>
          </w:p>
        </w:tc>
        <w:tc>
          <w:tcPr>
            <w:tcW w:w="838" w:type="pct"/>
            <w:tcBorders>
              <w:bottom w:val="single" w:sz="4" w:space="0" w:color="BFBFBF" w:themeColor="background1" w:themeShade="BF"/>
            </w:tcBorders>
          </w:tcPr>
          <w:p w14:paraId="68CAA16A"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6</w:t>
            </w:r>
          </w:p>
        </w:tc>
        <w:tc>
          <w:tcPr>
            <w:tcW w:w="838" w:type="pct"/>
            <w:tcBorders>
              <w:bottom w:val="single" w:sz="4" w:space="0" w:color="BFBFBF" w:themeColor="background1" w:themeShade="BF"/>
            </w:tcBorders>
          </w:tcPr>
          <w:p w14:paraId="409F51D9" w14:textId="53F1E230" w:rsidR="00ED604B" w:rsidRPr="00FE32AF" w:rsidRDefault="000C13CD"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6</w:t>
            </w:r>
          </w:p>
        </w:tc>
      </w:tr>
      <w:tr w:rsidR="00ED604B" w:rsidRPr="00FE32AF" w14:paraId="34AFA38A" w14:textId="77777777" w:rsidTr="4947FD0E">
        <w:tc>
          <w:tcPr>
            <w:cnfStyle w:val="001000000000" w:firstRow="0" w:lastRow="0" w:firstColumn="1" w:lastColumn="0" w:oddVBand="0" w:evenVBand="0" w:oddHBand="0" w:evenHBand="0" w:firstRowFirstColumn="0" w:firstRowLastColumn="0" w:lastRowFirstColumn="0" w:lastRowLastColumn="0"/>
            <w:tcW w:w="1046" w:type="pct"/>
            <w:tcBorders>
              <w:top w:val="single" w:sz="4" w:space="0" w:color="BFBFBF" w:themeColor="background1" w:themeShade="BF"/>
              <w:bottom w:val="single" w:sz="4" w:space="0" w:color="BFBFBF" w:themeColor="background1" w:themeShade="BF"/>
            </w:tcBorders>
          </w:tcPr>
          <w:p w14:paraId="02878B01" w14:textId="697365C2" w:rsidR="00ED604B" w:rsidRPr="00362685" w:rsidRDefault="00ED604B" w:rsidP="003A5BAE">
            <w:pPr>
              <w:rPr>
                <w:rFonts w:cstheme="minorHAnsi"/>
                <w:b/>
                <w:bCs/>
                <w:sz w:val="16"/>
                <w:szCs w:val="16"/>
              </w:rPr>
            </w:pPr>
            <w:r w:rsidRPr="00362685">
              <w:rPr>
                <w:rFonts w:cstheme="minorHAnsi"/>
                <w:b/>
                <w:bCs/>
                <w:sz w:val="16"/>
                <w:szCs w:val="16"/>
              </w:rPr>
              <w:t xml:space="preserve">4. </w:t>
            </w:r>
            <w:r w:rsidR="00621179">
              <w:rPr>
                <w:rFonts w:cstheme="minorHAnsi"/>
                <w:b/>
                <w:bCs/>
                <w:sz w:val="16"/>
                <w:szCs w:val="16"/>
              </w:rPr>
              <w:t>A</w:t>
            </w:r>
            <w:r w:rsidRPr="00362685">
              <w:rPr>
                <w:rFonts w:cstheme="minorHAnsi"/>
                <w:b/>
                <w:bCs/>
                <w:sz w:val="16"/>
                <w:szCs w:val="16"/>
              </w:rPr>
              <w:t xml:space="preserve">1: </w:t>
            </w:r>
            <w:r w:rsidR="00621179">
              <w:rPr>
                <w:rFonts w:cstheme="minorHAnsi"/>
                <w:b/>
                <w:bCs/>
                <w:sz w:val="16"/>
                <w:szCs w:val="16"/>
              </w:rPr>
              <w:t>Drill Gauge</w:t>
            </w:r>
          </w:p>
        </w:tc>
        <w:tc>
          <w:tcPr>
            <w:tcW w:w="602" w:type="pct"/>
            <w:tcBorders>
              <w:top w:val="single" w:sz="4" w:space="0" w:color="BFBFBF" w:themeColor="background1" w:themeShade="BF"/>
              <w:bottom w:val="single" w:sz="4" w:space="0" w:color="BFBFBF" w:themeColor="background1" w:themeShade="BF"/>
            </w:tcBorders>
          </w:tcPr>
          <w:p w14:paraId="24EC54A5"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FE32AF">
              <w:rPr>
                <w:rFonts w:cstheme="minorHAnsi"/>
                <w:sz w:val="16"/>
                <w:szCs w:val="16"/>
              </w:rPr>
              <w:t>1, 2, 3, 5</w:t>
            </w:r>
          </w:p>
        </w:tc>
        <w:tc>
          <w:tcPr>
            <w:tcW w:w="838" w:type="pct"/>
            <w:tcBorders>
              <w:top w:val="single" w:sz="4" w:space="0" w:color="BFBFBF" w:themeColor="background1" w:themeShade="BF"/>
              <w:bottom w:val="single" w:sz="4" w:space="0" w:color="BFBFBF" w:themeColor="background1" w:themeShade="BF"/>
            </w:tcBorders>
          </w:tcPr>
          <w:p w14:paraId="19780906" w14:textId="4B82DE44" w:rsidR="00ED604B" w:rsidRPr="00FE32AF" w:rsidRDefault="00D57795"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7</w:t>
            </w:r>
          </w:p>
        </w:tc>
        <w:tc>
          <w:tcPr>
            <w:tcW w:w="838" w:type="pct"/>
            <w:tcBorders>
              <w:top w:val="single" w:sz="4" w:space="0" w:color="BFBFBF" w:themeColor="background1" w:themeShade="BF"/>
              <w:bottom w:val="single" w:sz="4" w:space="0" w:color="BFBFBF" w:themeColor="background1" w:themeShade="BF"/>
            </w:tcBorders>
          </w:tcPr>
          <w:p w14:paraId="2CFEF5CF" w14:textId="2F7AD150" w:rsidR="00ED604B" w:rsidRPr="00FE32AF" w:rsidRDefault="001B692A"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4</w:t>
            </w:r>
          </w:p>
        </w:tc>
        <w:tc>
          <w:tcPr>
            <w:tcW w:w="838" w:type="pct"/>
            <w:tcBorders>
              <w:top w:val="single" w:sz="4" w:space="0" w:color="BFBFBF" w:themeColor="background1" w:themeShade="BF"/>
              <w:bottom w:val="single" w:sz="4" w:space="0" w:color="BFBFBF" w:themeColor="background1" w:themeShade="BF"/>
            </w:tcBorders>
          </w:tcPr>
          <w:p w14:paraId="4C28DCBE" w14:textId="0666216D" w:rsidR="00ED604B" w:rsidRPr="00FE32AF" w:rsidRDefault="00A37A05"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6</w:t>
            </w:r>
          </w:p>
        </w:tc>
        <w:tc>
          <w:tcPr>
            <w:tcW w:w="838" w:type="pct"/>
            <w:tcBorders>
              <w:top w:val="single" w:sz="4" w:space="0" w:color="BFBFBF" w:themeColor="background1" w:themeShade="BF"/>
              <w:bottom w:val="single" w:sz="4" w:space="0" w:color="BFBFBF" w:themeColor="background1" w:themeShade="BF"/>
            </w:tcBorders>
          </w:tcPr>
          <w:p w14:paraId="56A936FE" w14:textId="200D096F" w:rsidR="00ED604B" w:rsidRPr="00FE32AF" w:rsidRDefault="000C13CD"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7</w:t>
            </w:r>
          </w:p>
        </w:tc>
      </w:tr>
      <w:tr w:rsidR="00ED604B" w:rsidRPr="00FE32AF" w14:paraId="5B4084B7" w14:textId="77777777" w:rsidTr="4947FD0E">
        <w:tc>
          <w:tcPr>
            <w:cnfStyle w:val="001000000000" w:firstRow="0" w:lastRow="0" w:firstColumn="1" w:lastColumn="0" w:oddVBand="0" w:evenVBand="0" w:oddHBand="0" w:evenHBand="0" w:firstRowFirstColumn="0" w:firstRowLastColumn="0" w:lastRowFirstColumn="0" w:lastRowLastColumn="0"/>
            <w:tcW w:w="1046" w:type="pct"/>
            <w:tcBorders>
              <w:top w:val="single" w:sz="4" w:space="0" w:color="BFBFBF" w:themeColor="background1" w:themeShade="BF"/>
              <w:bottom w:val="single" w:sz="4" w:space="0" w:color="1A0083" w:themeColor="accent1"/>
            </w:tcBorders>
          </w:tcPr>
          <w:p w14:paraId="5121A2DF" w14:textId="3A1E1BCD" w:rsidR="00ED604B" w:rsidRPr="00362685" w:rsidRDefault="00ED604B" w:rsidP="003A5BAE">
            <w:pPr>
              <w:rPr>
                <w:rFonts w:cstheme="minorHAnsi"/>
                <w:b/>
                <w:bCs/>
                <w:sz w:val="16"/>
                <w:szCs w:val="16"/>
              </w:rPr>
            </w:pPr>
            <w:r w:rsidRPr="00362685">
              <w:rPr>
                <w:rFonts w:cstheme="minorHAnsi"/>
                <w:b/>
                <w:bCs/>
                <w:sz w:val="16"/>
                <w:szCs w:val="16"/>
              </w:rPr>
              <w:t xml:space="preserve">5. </w:t>
            </w:r>
            <w:r w:rsidR="00621179">
              <w:rPr>
                <w:rFonts w:cstheme="minorHAnsi"/>
                <w:b/>
                <w:bCs/>
                <w:sz w:val="16"/>
                <w:szCs w:val="16"/>
              </w:rPr>
              <w:t>A</w:t>
            </w:r>
            <w:r w:rsidRPr="00362685">
              <w:rPr>
                <w:rFonts w:cstheme="minorHAnsi"/>
                <w:b/>
                <w:bCs/>
                <w:sz w:val="16"/>
                <w:szCs w:val="16"/>
              </w:rPr>
              <w:t xml:space="preserve">2: </w:t>
            </w:r>
            <w:r w:rsidR="00621179">
              <w:rPr>
                <w:rFonts w:cstheme="minorHAnsi"/>
                <w:b/>
                <w:bCs/>
                <w:sz w:val="16"/>
                <w:szCs w:val="16"/>
              </w:rPr>
              <w:t>Meat Mallet</w:t>
            </w:r>
          </w:p>
        </w:tc>
        <w:tc>
          <w:tcPr>
            <w:tcW w:w="602" w:type="pct"/>
            <w:tcBorders>
              <w:top w:val="single" w:sz="4" w:space="0" w:color="BFBFBF" w:themeColor="background1" w:themeShade="BF"/>
              <w:bottom w:val="single" w:sz="4" w:space="0" w:color="1A0083" w:themeColor="accent1"/>
            </w:tcBorders>
          </w:tcPr>
          <w:p w14:paraId="127238A1"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FE32AF">
              <w:rPr>
                <w:rFonts w:cstheme="minorHAnsi"/>
                <w:sz w:val="16"/>
                <w:szCs w:val="16"/>
              </w:rPr>
              <w:t>1, 2, 3, 4, 5, 6</w:t>
            </w:r>
          </w:p>
        </w:tc>
        <w:tc>
          <w:tcPr>
            <w:tcW w:w="838" w:type="pct"/>
            <w:tcBorders>
              <w:top w:val="single" w:sz="4" w:space="0" w:color="BFBFBF" w:themeColor="background1" w:themeShade="BF"/>
              <w:bottom w:val="single" w:sz="4" w:space="0" w:color="1A0083" w:themeColor="accent1"/>
            </w:tcBorders>
          </w:tcPr>
          <w:p w14:paraId="42F33661" w14:textId="69D03D14"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2</w:t>
            </w:r>
            <w:r w:rsidR="00D57795">
              <w:rPr>
                <w:rFonts w:cstheme="minorHAnsi"/>
                <w:sz w:val="16"/>
                <w:szCs w:val="16"/>
              </w:rPr>
              <w:t>7</w:t>
            </w:r>
          </w:p>
        </w:tc>
        <w:tc>
          <w:tcPr>
            <w:tcW w:w="838" w:type="pct"/>
            <w:tcBorders>
              <w:top w:val="single" w:sz="4" w:space="0" w:color="BFBFBF" w:themeColor="background1" w:themeShade="BF"/>
              <w:bottom w:val="single" w:sz="4" w:space="0" w:color="1A0083" w:themeColor="accent1"/>
            </w:tcBorders>
          </w:tcPr>
          <w:p w14:paraId="077A026E" w14:textId="77777777" w:rsidR="00ED604B" w:rsidRPr="00FE32AF" w:rsidRDefault="00ED604B"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838" w:type="pct"/>
            <w:tcBorders>
              <w:top w:val="single" w:sz="4" w:space="0" w:color="BFBFBF" w:themeColor="background1" w:themeShade="BF"/>
              <w:bottom w:val="single" w:sz="4" w:space="0" w:color="1A0083" w:themeColor="accent1"/>
            </w:tcBorders>
          </w:tcPr>
          <w:p w14:paraId="6EBBEB9B" w14:textId="440434A9" w:rsidR="00ED604B" w:rsidRPr="00FE32AF" w:rsidRDefault="00A37A05"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7</w:t>
            </w:r>
          </w:p>
        </w:tc>
        <w:tc>
          <w:tcPr>
            <w:tcW w:w="838" w:type="pct"/>
            <w:tcBorders>
              <w:top w:val="single" w:sz="4" w:space="0" w:color="BFBFBF" w:themeColor="background1" w:themeShade="BF"/>
              <w:bottom w:val="single" w:sz="4" w:space="0" w:color="1A0083" w:themeColor="accent1"/>
            </w:tcBorders>
          </w:tcPr>
          <w:p w14:paraId="3A4A9B9C" w14:textId="2739739B" w:rsidR="00ED604B" w:rsidRPr="00FE32AF" w:rsidRDefault="000C13CD" w:rsidP="003A5BA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Pr>
                <w:rFonts w:cstheme="minorHAnsi"/>
                <w:sz w:val="16"/>
                <w:szCs w:val="16"/>
              </w:rPr>
              <w:t>27</w:t>
            </w:r>
          </w:p>
        </w:tc>
      </w:tr>
      <w:tr w:rsidR="00ED604B" w:rsidRPr="00FE32AF" w14:paraId="393FA713" w14:textId="77777777" w:rsidTr="4947FD0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6" w:type="pct"/>
            <w:tcBorders>
              <w:top w:val="single" w:sz="4" w:space="0" w:color="1A0083" w:themeColor="accent1"/>
            </w:tcBorders>
          </w:tcPr>
          <w:p w14:paraId="5530408A" w14:textId="77777777" w:rsidR="00ED604B" w:rsidRPr="00362685" w:rsidRDefault="00ED604B" w:rsidP="003A5BAE">
            <w:pPr>
              <w:rPr>
                <w:rFonts w:cstheme="minorHAnsi"/>
                <w:sz w:val="16"/>
                <w:szCs w:val="16"/>
              </w:rPr>
            </w:pPr>
            <w:r w:rsidRPr="00362685">
              <w:rPr>
                <w:rFonts w:cstheme="minorHAnsi"/>
                <w:sz w:val="16"/>
                <w:szCs w:val="16"/>
              </w:rPr>
              <w:t>Total</w:t>
            </w:r>
          </w:p>
        </w:tc>
        <w:tc>
          <w:tcPr>
            <w:tcW w:w="602" w:type="pct"/>
            <w:tcBorders>
              <w:top w:val="single" w:sz="4" w:space="0" w:color="1A0083" w:themeColor="accent1"/>
            </w:tcBorders>
          </w:tcPr>
          <w:p w14:paraId="3728C2BA" w14:textId="77777777" w:rsidR="00ED604B" w:rsidRPr="00FE32AF" w:rsidRDefault="00ED604B" w:rsidP="003A5BAE">
            <w:pPr>
              <w:jc w:val="center"/>
              <w:cnfStyle w:val="010000000000" w:firstRow="0" w:lastRow="1" w:firstColumn="0" w:lastColumn="0" w:oddVBand="0" w:evenVBand="0" w:oddHBand="0" w:evenHBand="0" w:firstRowFirstColumn="0" w:firstRowLastColumn="0" w:lastRowFirstColumn="0" w:lastRowLastColumn="0"/>
              <w:rPr>
                <w:rFonts w:cstheme="minorHAnsi"/>
                <w:bCs/>
                <w:sz w:val="16"/>
                <w:szCs w:val="16"/>
              </w:rPr>
            </w:pPr>
          </w:p>
        </w:tc>
        <w:tc>
          <w:tcPr>
            <w:tcW w:w="838" w:type="pct"/>
            <w:tcBorders>
              <w:top w:val="single" w:sz="4" w:space="0" w:color="1A0083" w:themeColor="accent1"/>
            </w:tcBorders>
          </w:tcPr>
          <w:p w14:paraId="31C3362F" w14:textId="1F6C0DA7" w:rsidR="00ED604B" w:rsidRPr="00FE32AF" w:rsidRDefault="00ED604B" w:rsidP="003A5BAE">
            <w:pPr>
              <w:jc w:val="center"/>
              <w:cnfStyle w:val="010000000000" w:firstRow="0" w:lastRow="1" w:firstColumn="0" w:lastColumn="0" w:oddVBand="0" w:evenVBand="0" w:oddHBand="0" w:evenHBand="0" w:firstRowFirstColumn="0" w:firstRowLastColumn="0" w:lastRowFirstColumn="0" w:lastRowLastColumn="0"/>
              <w:rPr>
                <w:rFonts w:cstheme="minorHAnsi"/>
                <w:bCs/>
                <w:sz w:val="16"/>
                <w:szCs w:val="16"/>
              </w:rPr>
            </w:pPr>
            <w:r>
              <w:rPr>
                <w:rFonts w:cstheme="minorHAnsi"/>
                <w:bCs/>
                <w:sz w:val="16"/>
                <w:szCs w:val="16"/>
              </w:rPr>
              <w:t>4</w:t>
            </w:r>
            <w:r w:rsidR="00D57795">
              <w:rPr>
                <w:rFonts w:cstheme="minorHAnsi"/>
                <w:bCs/>
                <w:sz w:val="16"/>
                <w:szCs w:val="16"/>
              </w:rPr>
              <w:t>7</w:t>
            </w:r>
          </w:p>
        </w:tc>
        <w:tc>
          <w:tcPr>
            <w:tcW w:w="838" w:type="pct"/>
            <w:tcBorders>
              <w:top w:val="single" w:sz="4" w:space="0" w:color="1A0083" w:themeColor="accent1"/>
            </w:tcBorders>
          </w:tcPr>
          <w:p w14:paraId="29027008" w14:textId="03B77D7C" w:rsidR="00ED604B" w:rsidRPr="00FE32AF" w:rsidRDefault="00ED604B" w:rsidP="003A5BAE">
            <w:pPr>
              <w:jc w:val="center"/>
              <w:cnfStyle w:val="010000000000" w:firstRow="0" w:lastRow="1" w:firstColumn="0" w:lastColumn="0" w:oddVBand="0" w:evenVBand="0" w:oddHBand="0" w:evenHBand="0" w:firstRowFirstColumn="0" w:firstRowLastColumn="0" w:lastRowFirstColumn="0" w:lastRowLastColumn="0"/>
              <w:rPr>
                <w:rFonts w:cstheme="minorHAnsi"/>
                <w:bCs/>
                <w:sz w:val="16"/>
                <w:szCs w:val="16"/>
              </w:rPr>
            </w:pPr>
            <w:r>
              <w:rPr>
                <w:rFonts w:cstheme="minorHAnsi"/>
                <w:bCs/>
                <w:sz w:val="16"/>
                <w:szCs w:val="16"/>
              </w:rPr>
              <w:t>1</w:t>
            </w:r>
            <w:r w:rsidR="001B692A">
              <w:rPr>
                <w:rFonts w:cstheme="minorHAnsi"/>
                <w:bCs/>
                <w:sz w:val="16"/>
                <w:szCs w:val="16"/>
              </w:rPr>
              <w:t>7</w:t>
            </w:r>
          </w:p>
        </w:tc>
        <w:tc>
          <w:tcPr>
            <w:tcW w:w="838" w:type="pct"/>
            <w:tcBorders>
              <w:top w:val="single" w:sz="4" w:space="0" w:color="1A0083" w:themeColor="accent1"/>
            </w:tcBorders>
          </w:tcPr>
          <w:p w14:paraId="5D90BD45" w14:textId="36DC34D5" w:rsidR="00ED604B" w:rsidRPr="00FE32AF" w:rsidRDefault="00A37A05" w:rsidP="003A5BAE">
            <w:pPr>
              <w:jc w:val="center"/>
              <w:cnfStyle w:val="010000000000" w:firstRow="0" w:lastRow="1" w:firstColumn="0" w:lastColumn="0" w:oddVBand="0" w:evenVBand="0" w:oddHBand="0" w:evenHBand="0" w:firstRowFirstColumn="0" w:firstRowLastColumn="0" w:lastRowFirstColumn="0" w:lastRowLastColumn="0"/>
              <w:rPr>
                <w:rFonts w:cstheme="minorHAnsi"/>
                <w:bCs/>
                <w:sz w:val="16"/>
                <w:szCs w:val="16"/>
              </w:rPr>
            </w:pPr>
            <w:r>
              <w:rPr>
                <w:rFonts w:cstheme="minorHAnsi"/>
                <w:bCs/>
                <w:sz w:val="16"/>
                <w:szCs w:val="16"/>
              </w:rPr>
              <w:t>23</w:t>
            </w:r>
          </w:p>
        </w:tc>
        <w:tc>
          <w:tcPr>
            <w:tcW w:w="838" w:type="pct"/>
            <w:tcBorders>
              <w:top w:val="single" w:sz="4" w:space="0" w:color="1A0083" w:themeColor="accent1"/>
            </w:tcBorders>
          </w:tcPr>
          <w:p w14:paraId="14B9DC28" w14:textId="45510120" w:rsidR="00ED604B" w:rsidRPr="00FE32AF" w:rsidRDefault="00496CE4" w:rsidP="4947FD0E">
            <w:pPr>
              <w:jc w:val="center"/>
              <w:cnfStyle w:val="010000000000" w:firstRow="0" w:lastRow="1" w:firstColumn="0" w:lastColumn="0" w:oddVBand="0" w:evenVBand="0" w:oddHBand="0" w:evenHBand="0" w:firstRowFirstColumn="0" w:firstRowLastColumn="0" w:lastRowFirstColumn="0" w:lastRowLastColumn="0"/>
              <w:rPr>
                <w:sz w:val="16"/>
                <w:szCs w:val="16"/>
              </w:rPr>
            </w:pPr>
            <w:r w:rsidRPr="4947FD0E">
              <w:rPr>
                <w:sz w:val="16"/>
                <w:szCs w:val="16"/>
              </w:rPr>
              <w:t>50</w:t>
            </w:r>
          </w:p>
        </w:tc>
      </w:tr>
    </w:tbl>
    <w:p w14:paraId="4A06D3BC" w14:textId="77777777" w:rsidR="00ED604B" w:rsidRDefault="00ED604B" w:rsidP="002D0C6D"/>
    <w:p w14:paraId="1958A49D" w14:textId="77777777" w:rsidR="00780D9C" w:rsidRDefault="00780D9C" w:rsidP="00780D9C">
      <w:r w:rsidRPr="00373328">
        <w:t xml:space="preserve">A </w:t>
      </w:r>
      <w:r w:rsidRPr="00373328">
        <w:rPr>
          <w:b/>
          <w:bCs/>
        </w:rPr>
        <w:t>Teacher Guide on Marking and Moderation</w:t>
      </w:r>
      <w:r w:rsidRPr="00373328">
        <w:t xml:space="preserve"> is</w:t>
      </w:r>
      <w:r>
        <w:t xml:space="preserve"> provided</w:t>
      </w:r>
      <w:r w:rsidRPr="00373328">
        <w:t xml:space="preserve"> to support teachers in using the worksheets effectively. It outlines examples of assessment approaches, clarifies expected standards, and describes types of evidence students may produce. This resource may be particularly helpful for new teachers as a starting point when planning or reviewing student work.</w:t>
      </w:r>
      <w:r w:rsidRPr="00ED604B">
        <w:t xml:space="preserve"> </w:t>
      </w:r>
    </w:p>
    <w:p w14:paraId="14ABCF0A" w14:textId="016CE7D7" w:rsidR="005B07FE" w:rsidRDefault="005B07FE" w:rsidP="002D0C6D">
      <w:r w:rsidRPr="005B07FE">
        <w:t xml:space="preserve">The included </w:t>
      </w:r>
      <w:r w:rsidRPr="005B07FE">
        <w:rPr>
          <w:b/>
          <w:bCs/>
        </w:rPr>
        <w:t>lesson plans</w:t>
      </w:r>
      <w:r w:rsidRPr="005B07FE">
        <w:t xml:space="preserve"> are designed to serve as adaptable examples. Teachers are invited to use them as a reference point to fine-tune their own planning or to develop lesson plans tailored to their specific context. Each classroom, workshop setup, and student cohort is unique, and these resources are intended to support flexible, responsive teaching.</w:t>
      </w:r>
    </w:p>
    <w:p w14:paraId="5B4B2683" w14:textId="4EF99D72" w:rsidR="00ED604B" w:rsidRDefault="00ED604B" w:rsidP="00ED604B">
      <w:r>
        <w:t>Each lesson includes:</w:t>
      </w:r>
    </w:p>
    <w:p w14:paraId="6D1153EB" w14:textId="77777777" w:rsidR="00ED604B" w:rsidRDefault="00ED604B" w:rsidP="00ED604B">
      <w:pPr>
        <w:pStyle w:val="ListParagraph"/>
        <w:numPr>
          <w:ilvl w:val="0"/>
          <w:numId w:val="37"/>
        </w:numPr>
      </w:pPr>
      <w:r w:rsidRPr="00535D69">
        <w:rPr>
          <w:b/>
          <w:bCs/>
        </w:rPr>
        <w:t>Lesson Objectives</w:t>
      </w:r>
      <w:r>
        <w:t xml:space="preserve"> outlining expected learning outcomes</w:t>
      </w:r>
    </w:p>
    <w:p w14:paraId="4CCD4087" w14:textId="77777777" w:rsidR="00ED604B" w:rsidRDefault="00ED604B" w:rsidP="00ED604B">
      <w:pPr>
        <w:pStyle w:val="ListParagraph"/>
        <w:numPr>
          <w:ilvl w:val="0"/>
          <w:numId w:val="37"/>
        </w:numPr>
      </w:pPr>
      <w:r w:rsidRPr="00535D69">
        <w:rPr>
          <w:b/>
          <w:bCs/>
        </w:rPr>
        <w:t>Teaching Strategies</w:t>
      </w:r>
      <w:r>
        <w:t xml:space="preserve"> including demonstrations, practice tasks, and discussion prompts</w:t>
      </w:r>
    </w:p>
    <w:p w14:paraId="79315315" w14:textId="77777777" w:rsidR="00ED604B" w:rsidRDefault="00ED604B" w:rsidP="00ED604B">
      <w:pPr>
        <w:pStyle w:val="ListParagraph"/>
        <w:numPr>
          <w:ilvl w:val="0"/>
          <w:numId w:val="37"/>
        </w:numPr>
      </w:pPr>
      <w:r w:rsidRPr="00535D69">
        <w:rPr>
          <w:b/>
          <w:bCs/>
        </w:rPr>
        <w:t>Student Activities</w:t>
      </w:r>
      <w:r>
        <w:t xml:space="preserve"> designed to build technical and conceptual understanding</w:t>
      </w:r>
    </w:p>
    <w:p w14:paraId="744D36E0" w14:textId="77777777" w:rsidR="00ED604B" w:rsidRDefault="00ED604B" w:rsidP="00ED604B">
      <w:pPr>
        <w:pStyle w:val="ListParagraph"/>
        <w:numPr>
          <w:ilvl w:val="0"/>
          <w:numId w:val="37"/>
        </w:numPr>
      </w:pPr>
      <w:r w:rsidRPr="00535D69">
        <w:rPr>
          <w:b/>
          <w:bCs/>
        </w:rPr>
        <w:t>Success Criteria</w:t>
      </w:r>
      <w:r>
        <w:t xml:space="preserve"> linked to assessment evidence and skill development</w:t>
      </w:r>
    </w:p>
    <w:p w14:paraId="513F1F18" w14:textId="77777777" w:rsidR="00ED604B" w:rsidRDefault="00ED604B" w:rsidP="00ED604B">
      <w:pPr>
        <w:pStyle w:val="ListParagraph"/>
        <w:numPr>
          <w:ilvl w:val="0"/>
          <w:numId w:val="37"/>
        </w:numPr>
      </w:pPr>
      <w:r w:rsidRPr="00535D69">
        <w:rPr>
          <w:b/>
          <w:bCs/>
        </w:rPr>
        <w:t>Resources &amp; WHS Notes</w:t>
      </w:r>
      <w:r>
        <w:t xml:space="preserve"> to support safe and effective delivery</w:t>
      </w:r>
    </w:p>
    <w:p w14:paraId="19554E07" w14:textId="510D9183" w:rsidR="002D0C6D" w:rsidRDefault="00F44217" w:rsidP="002D0C6D">
      <w:r>
        <w:t xml:space="preserve">A </w:t>
      </w:r>
      <w:r w:rsidRPr="00F44217">
        <w:t>plan for each module, including individual lesson breakdowns, is provided at the end of this document to support implementation and adaptation.</w:t>
      </w:r>
    </w:p>
    <w:p w14:paraId="45F693D3" w14:textId="5A7AE5F0" w:rsidR="00F44217" w:rsidRDefault="00F94A2B" w:rsidP="00F94A2B">
      <w:r w:rsidRPr="00F94A2B">
        <w:t>The following 16-week teaching plan outlines how lessons from each module can be sequenced across the term. It is intended as a flexible guide to support planning and delivery.</w:t>
      </w:r>
    </w:p>
    <w:p w14:paraId="391E031F" w14:textId="4D33118A" w:rsidR="00F44217" w:rsidRPr="00F44217" w:rsidRDefault="00F44217" w:rsidP="00F44217">
      <w:pPr>
        <w:pStyle w:val="Heading4"/>
      </w:pPr>
      <w:r>
        <w:lastRenderedPageBreak/>
        <w:t xml:space="preserve">Table 2: </w:t>
      </w:r>
      <w:r w:rsidR="00DF3AD0">
        <w:t xml:space="preserve">Example 16-Week Teaching Plan – Unit </w:t>
      </w:r>
      <w:r w:rsidR="00621179">
        <w:t>A</w:t>
      </w:r>
      <w:r w:rsidR="00DF3AD0">
        <w:t xml:space="preserve">: </w:t>
      </w:r>
      <w:r w:rsidR="00621179">
        <w:t>Fitting and machining</w:t>
      </w:r>
    </w:p>
    <w:tbl>
      <w:tblPr>
        <w:tblStyle w:val="Tablestyle2"/>
        <w:tblW w:w="4958" w:type="pct"/>
        <w:tblLook w:val="07E0" w:firstRow="1" w:lastRow="1" w:firstColumn="1" w:lastColumn="1" w:noHBand="1" w:noVBand="1"/>
      </w:tblPr>
      <w:tblGrid>
        <w:gridCol w:w="1135"/>
        <w:gridCol w:w="1275"/>
        <w:gridCol w:w="1559"/>
        <w:gridCol w:w="5812"/>
      </w:tblGrid>
      <w:tr w:rsidR="00F94A2B" w:rsidRPr="00A322E0" w14:paraId="316EC261" w14:textId="77777777" w:rsidTr="003A5B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0" w:type="pct"/>
          </w:tcPr>
          <w:p w14:paraId="6D23F256" w14:textId="77777777" w:rsidR="00F94A2B" w:rsidRPr="00A322E0" w:rsidRDefault="00F94A2B" w:rsidP="003A5BAE">
            <w:pPr>
              <w:rPr>
                <w:rFonts w:asciiTheme="majorHAnsi" w:hAnsiTheme="majorHAnsi" w:cstheme="majorHAnsi"/>
                <w:sz w:val="16"/>
                <w:szCs w:val="16"/>
              </w:rPr>
            </w:pPr>
            <w:r>
              <w:rPr>
                <w:rFonts w:asciiTheme="majorHAnsi" w:hAnsiTheme="majorHAnsi" w:cstheme="majorHAnsi"/>
                <w:sz w:val="16"/>
                <w:szCs w:val="16"/>
              </w:rPr>
              <w:t>Week</w:t>
            </w:r>
          </w:p>
        </w:tc>
        <w:tc>
          <w:tcPr>
            <w:tcW w:w="652" w:type="pct"/>
          </w:tcPr>
          <w:p w14:paraId="1714B95E" w14:textId="77777777" w:rsidR="00F94A2B" w:rsidRPr="00A322E0" w:rsidRDefault="00F94A2B" w:rsidP="003A5BAE">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6"/>
                <w:szCs w:val="16"/>
              </w:rPr>
            </w:pPr>
            <w:r w:rsidRPr="00A322E0">
              <w:rPr>
                <w:rFonts w:asciiTheme="majorHAnsi" w:hAnsiTheme="majorHAnsi" w:cstheme="majorHAnsi"/>
                <w:sz w:val="16"/>
                <w:szCs w:val="16"/>
              </w:rPr>
              <w:t>Module(s)</w:t>
            </w:r>
          </w:p>
        </w:tc>
        <w:tc>
          <w:tcPr>
            <w:tcW w:w="797" w:type="pct"/>
          </w:tcPr>
          <w:p w14:paraId="111802D3" w14:textId="77777777" w:rsidR="00F94A2B" w:rsidRPr="00A322E0" w:rsidRDefault="00F94A2B" w:rsidP="003A5BAE">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6"/>
                <w:szCs w:val="16"/>
              </w:rPr>
            </w:pPr>
            <w:r w:rsidRPr="00A322E0">
              <w:rPr>
                <w:rFonts w:asciiTheme="majorHAnsi" w:hAnsiTheme="majorHAnsi" w:cstheme="majorHAnsi"/>
                <w:sz w:val="16"/>
                <w:szCs w:val="16"/>
              </w:rPr>
              <w:t>Lesson Codes</w:t>
            </w:r>
          </w:p>
        </w:tc>
        <w:tc>
          <w:tcPr>
            <w:tcW w:w="2971" w:type="pct"/>
          </w:tcPr>
          <w:p w14:paraId="61310A8E" w14:textId="77777777" w:rsidR="00F94A2B" w:rsidRPr="00A322E0" w:rsidRDefault="00F94A2B" w:rsidP="003A5BAE">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6"/>
                <w:szCs w:val="16"/>
              </w:rPr>
            </w:pPr>
            <w:r w:rsidRPr="00A322E0">
              <w:rPr>
                <w:rFonts w:asciiTheme="majorHAnsi" w:hAnsiTheme="majorHAnsi" w:cstheme="majorHAnsi"/>
                <w:sz w:val="16"/>
                <w:szCs w:val="16"/>
              </w:rPr>
              <w:t>Key Focus/Learning Sequence</w:t>
            </w:r>
          </w:p>
        </w:tc>
      </w:tr>
      <w:tr w:rsidR="00F94A2B" w:rsidRPr="00A322E0" w14:paraId="05A11071"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tcBorders>
          </w:tcPr>
          <w:p w14:paraId="0123C016" w14:textId="77777777" w:rsidR="00F94A2B" w:rsidRPr="0042195D" w:rsidRDefault="00F94A2B" w:rsidP="003A5BAE">
            <w:pPr>
              <w:rPr>
                <w:rFonts w:cstheme="minorHAnsi"/>
                <w:sz w:val="16"/>
                <w:szCs w:val="16"/>
              </w:rPr>
            </w:pPr>
            <w:r w:rsidRPr="0042195D">
              <w:rPr>
                <w:rFonts w:cstheme="minorHAnsi"/>
                <w:sz w:val="16"/>
                <w:szCs w:val="16"/>
              </w:rPr>
              <w:t>1</w:t>
            </w:r>
          </w:p>
        </w:tc>
        <w:tc>
          <w:tcPr>
            <w:tcW w:w="652" w:type="pct"/>
            <w:tcBorders>
              <w:top w:val="single" w:sz="4" w:space="0" w:color="BFBFBF" w:themeColor="background1" w:themeShade="BF"/>
            </w:tcBorders>
          </w:tcPr>
          <w:p w14:paraId="538CABFC"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M1, M2</w:t>
            </w:r>
          </w:p>
        </w:tc>
        <w:tc>
          <w:tcPr>
            <w:tcW w:w="797" w:type="pct"/>
            <w:tcBorders>
              <w:top w:val="single" w:sz="4" w:space="0" w:color="BFBFBF" w:themeColor="background1" w:themeShade="BF"/>
            </w:tcBorders>
          </w:tcPr>
          <w:p w14:paraId="56AED1E4"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1.1, 2.1, 2.2</w:t>
            </w:r>
          </w:p>
        </w:tc>
        <w:tc>
          <w:tcPr>
            <w:tcW w:w="2971" w:type="pct"/>
            <w:tcBorders>
              <w:top w:val="single" w:sz="4" w:space="0" w:color="BFBFBF" w:themeColor="background1" w:themeShade="BF"/>
            </w:tcBorders>
          </w:tcPr>
          <w:p w14:paraId="0BB6F9FD"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Course overview, career pathways, PPE &amp; SOPs, workshop layout &amp; safety zones</w:t>
            </w:r>
          </w:p>
        </w:tc>
      </w:tr>
      <w:tr w:rsidR="00F94A2B" w:rsidRPr="00A322E0" w14:paraId="24E1E317"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bottom w:val="single" w:sz="4" w:space="0" w:color="BFBFBF" w:themeColor="background1" w:themeShade="BF"/>
            </w:tcBorders>
          </w:tcPr>
          <w:p w14:paraId="0F007501" w14:textId="77777777" w:rsidR="00F94A2B" w:rsidRPr="0042195D" w:rsidRDefault="00F94A2B" w:rsidP="003A5BAE">
            <w:pPr>
              <w:rPr>
                <w:rFonts w:cstheme="minorHAnsi"/>
                <w:sz w:val="16"/>
                <w:szCs w:val="16"/>
              </w:rPr>
            </w:pPr>
            <w:r w:rsidRPr="0042195D">
              <w:rPr>
                <w:rFonts w:cstheme="minorHAnsi"/>
                <w:sz w:val="16"/>
                <w:szCs w:val="16"/>
              </w:rPr>
              <w:t>2</w:t>
            </w:r>
          </w:p>
        </w:tc>
        <w:tc>
          <w:tcPr>
            <w:tcW w:w="652" w:type="pct"/>
            <w:tcBorders>
              <w:bottom w:val="single" w:sz="4" w:space="0" w:color="BFBFBF" w:themeColor="background1" w:themeShade="BF"/>
            </w:tcBorders>
          </w:tcPr>
          <w:p w14:paraId="1F955273"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M2</w:t>
            </w:r>
          </w:p>
        </w:tc>
        <w:tc>
          <w:tcPr>
            <w:tcW w:w="797" w:type="pct"/>
            <w:tcBorders>
              <w:bottom w:val="single" w:sz="4" w:space="0" w:color="BFBFBF" w:themeColor="background1" w:themeShade="BF"/>
            </w:tcBorders>
          </w:tcPr>
          <w:p w14:paraId="3E88CA43"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2.3, 2.4, 2.5</w:t>
            </w:r>
          </w:p>
        </w:tc>
        <w:tc>
          <w:tcPr>
            <w:tcW w:w="2971" w:type="pct"/>
            <w:tcBorders>
              <w:bottom w:val="single" w:sz="4" w:space="0" w:color="BFBFBF" w:themeColor="background1" w:themeShade="BF"/>
            </w:tcBorders>
          </w:tcPr>
          <w:p w14:paraId="20C446EE"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Hazard ID, risk matrix, tool safety, WHS quiz &amp; logbook practice</w:t>
            </w:r>
          </w:p>
        </w:tc>
      </w:tr>
      <w:tr w:rsidR="00F94A2B" w:rsidRPr="00A322E0" w14:paraId="44BBA427"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08D1BFE7" w14:textId="77777777" w:rsidR="00F94A2B" w:rsidRPr="0042195D" w:rsidRDefault="00F94A2B" w:rsidP="003A5BAE">
            <w:pPr>
              <w:rPr>
                <w:rFonts w:cstheme="minorHAnsi"/>
                <w:sz w:val="16"/>
                <w:szCs w:val="16"/>
              </w:rPr>
            </w:pPr>
            <w:r w:rsidRPr="0042195D">
              <w:rPr>
                <w:rFonts w:cstheme="minorHAnsi"/>
                <w:sz w:val="16"/>
                <w:szCs w:val="16"/>
              </w:rPr>
              <w:t>3</w:t>
            </w:r>
          </w:p>
        </w:tc>
        <w:tc>
          <w:tcPr>
            <w:tcW w:w="652" w:type="pct"/>
            <w:tcBorders>
              <w:top w:val="single" w:sz="4" w:space="0" w:color="BFBFBF" w:themeColor="background1" w:themeShade="BF"/>
              <w:bottom w:val="single" w:sz="4" w:space="0" w:color="BFBFBF" w:themeColor="background1" w:themeShade="BF"/>
            </w:tcBorders>
          </w:tcPr>
          <w:p w14:paraId="71BBAC86" w14:textId="4130CDB3"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M2</w:t>
            </w:r>
            <w:r w:rsidR="00022579" w:rsidRPr="0042195D">
              <w:rPr>
                <w:rFonts w:cstheme="minorHAnsi"/>
                <w:sz w:val="16"/>
                <w:szCs w:val="16"/>
              </w:rPr>
              <w:t>,</w:t>
            </w:r>
            <w:r w:rsidR="00D84729" w:rsidRPr="0042195D">
              <w:rPr>
                <w:rFonts w:cstheme="minorHAnsi"/>
                <w:sz w:val="16"/>
                <w:szCs w:val="16"/>
              </w:rPr>
              <w:t xml:space="preserve"> </w:t>
            </w:r>
            <w:r w:rsidR="00022579" w:rsidRPr="0042195D">
              <w:rPr>
                <w:rFonts w:cstheme="minorHAnsi"/>
                <w:sz w:val="16"/>
                <w:szCs w:val="16"/>
              </w:rPr>
              <w:t>M3</w:t>
            </w:r>
          </w:p>
        </w:tc>
        <w:tc>
          <w:tcPr>
            <w:tcW w:w="797" w:type="pct"/>
            <w:tcBorders>
              <w:top w:val="single" w:sz="4" w:space="0" w:color="BFBFBF" w:themeColor="background1" w:themeShade="BF"/>
              <w:bottom w:val="single" w:sz="4" w:space="0" w:color="BFBFBF" w:themeColor="background1" w:themeShade="BF"/>
            </w:tcBorders>
          </w:tcPr>
          <w:p w14:paraId="47D685F1"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2.6, 3.1, 3.2</w:t>
            </w:r>
          </w:p>
        </w:tc>
        <w:tc>
          <w:tcPr>
            <w:tcW w:w="2971" w:type="pct"/>
            <w:tcBorders>
              <w:top w:val="single" w:sz="4" w:space="0" w:color="BFBFBF" w:themeColor="background1" w:themeShade="BF"/>
              <w:bottom w:val="single" w:sz="4" w:space="0" w:color="BFBFBF" w:themeColor="background1" w:themeShade="BF"/>
            </w:tcBorders>
          </w:tcPr>
          <w:p w14:paraId="0BDD52BC" w14:textId="769D8F49"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 xml:space="preserve">Housekeeping &amp; waste management, drawing </w:t>
            </w:r>
            <w:r w:rsidR="00CD13D7" w:rsidRPr="0042195D">
              <w:rPr>
                <w:rFonts w:cstheme="minorHAnsi"/>
                <w:sz w:val="16"/>
                <w:szCs w:val="16"/>
              </w:rPr>
              <w:t xml:space="preserve">introduction and </w:t>
            </w:r>
            <w:r w:rsidRPr="0042195D">
              <w:rPr>
                <w:rFonts w:cstheme="minorHAnsi"/>
                <w:sz w:val="16"/>
                <w:szCs w:val="16"/>
              </w:rPr>
              <w:t>conventions</w:t>
            </w:r>
          </w:p>
        </w:tc>
      </w:tr>
      <w:tr w:rsidR="00F94A2B" w:rsidRPr="00A322E0" w14:paraId="20F0C31C"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6D954C4C" w14:textId="77777777" w:rsidR="00F94A2B" w:rsidRPr="0042195D" w:rsidRDefault="00F94A2B" w:rsidP="003A5BAE">
            <w:pPr>
              <w:rPr>
                <w:rFonts w:cstheme="minorHAnsi"/>
                <w:sz w:val="16"/>
                <w:szCs w:val="16"/>
              </w:rPr>
            </w:pPr>
            <w:r w:rsidRPr="0042195D">
              <w:rPr>
                <w:rFonts w:cstheme="minorHAnsi"/>
                <w:sz w:val="16"/>
                <w:szCs w:val="16"/>
              </w:rPr>
              <w:t>4</w:t>
            </w:r>
          </w:p>
        </w:tc>
        <w:tc>
          <w:tcPr>
            <w:tcW w:w="652" w:type="pct"/>
            <w:tcBorders>
              <w:top w:val="single" w:sz="4" w:space="0" w:color="BFBFBF" w:themeColor="background1" w:themeShade="BF"/>
              <w:bottom w:val="single" w:sz="4" w:space="0" w:color="BFBFBF" w:themeColor="background1" w:themeShade="BF"/>
            </w:tcBorders>
          </w:tcPr>
          <w:p w14:paraId="139D018A"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M3</w:t>
            </w:r>
          </w:p>
        </w:tc>
        <w:tc>
          <w:tcPr>
            <w:tcW w:w="797" w:type="pct"/>
            <w:tcBorders>
              <w:top w:val="single" w:sz="4" w:space="0" w:color="BFBFBF" w:themeColor="background1" w:themeShade="BF"/>
              <w:bottom w:val="single" w:sz="4" w:space="0" w:color="BFBFBF" w:themeColor="background1" w:themeShade="BF"/>
            </w:tcBorders>
          </w:tcPr>
          <w:p w14:paraId="0950BD6A"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3.3, 3.4, 3.5</w:t>
            </w:r>
          </w:p>
        </w:tc>
        <w:tc>
          <w:tcPr>
            <w:tcW w:w="2971" w:type="pct"/>
            <w:tcBorders>
              <w:top w:val="single" w:sz="4" w:space="0" w:color="BFBFBF" w:themeColor="background1" w:themeShade="BF"/>
              <w:bottom w:val="single" w:sz="4" w:space="0" w:color="BFBFBF" w:themeColor="background1" w:themeShade="BF"/>
            </w:tcBorders>
          </w:tcPr>
          <w:p w14:paraId="797F3A69" w14:textId="124367DA" w:rsidR="00F94A2B" w:rsidRPr="0042195D" w:rsidRDefault="00B26E6F"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Drawing symbols, tolerancing, holes callout, Drill Gauge drawing analysis</w:t>
            </w:r>
          </w:p>
        </w:tc>
      </w:tr>
      <w:tr w:rsidR="00F94A2B" w:rsidRPr="00A322E0" w14:paraId="2807FCCE"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4F79D17A" w14:textId="77777777" w:rsidR="00F94A2B" w:rsidRPr="0042195D" w:rsidRDefault="00F94A2B" w:rsidP="003A5BAE">
            <w:pPr>
              <w:rPr>
                <w:rFonts w:cstheme="minorHAnsi"/>
                <w:sz w:val="16"/>
                <w:szCs w:val="16"/>
              </w:rPr>
            </w:pPr>
            <w:r w:rsidRPr="0042195D">
              <w:rPr>
                <w:rFonts w:cstheme="minorHAnsi"/>
                <w:sz w:val="16"/>
                <w:szCs w:val="16"/>
              </w:rPr>
              <w:t>5</w:t>
            </w:r>
          </w:p>
        </w:tc>
        <w:tc>
          <w:tcPr>
            <w:tcW w:w="652" w:type="pct"/>
            <w:tcBorders>
              <w:top w:val="single" w:sz="4" w:space="0" w:color="BFBFBF" w:themeColor="background1" w:themeShade="BF"/>
              <w:bottom w:val="single" w:sz="4" w:space="0" w:color="BFBFBF" w:themeColor="background1" w:themeShade="BF"/>
            </w:tcBorders>
          </w:tcPr>
          <w:p w14:paraId="0F661A07"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M3, M4</w:t>
            </w:r>
          </w:p>
        </w:tc>
        <w:tc>
          <w:tcPr>
            <w:tcW w:w="797" w:type="pct"/>
            <w:tcBorders>
              <w:top w:val="single" w:sz="4" w:space="0" w:color="BFBFBF" w:themeColor="background1" w:themeShade="BF"/>
              <w:bottom w:val="single" w:sz="4" w:space="0" w:color="BFBFBF" w:themeColor="background1" w:themeShade="BF"/>
            </w:tcBorders>
          </w:tcPr>
          <w:p w14:paraId="5B0136D0"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3.6, 4.1, 4.2</w:t>
            </w:r>
          </w:p>
        </w:tc>
        <w:tc>
          <w:tcPr>
            <w:tcW w:w="2971" w:type="pct"/>
            <w:tcBorders>
              <w:top w:val="single" w:sz="4" w:space="0" w:color="BFBFBF" w:themeColor="background1" w:themeShade="BF"/>
              <w:bottom w:val="single" w:sz="4" w:space="0" w:color="BFBFBF" w:themeColor="background1" w:themeShade="BF"/>
            </w:tcBorders>
          </w:tcPr>
          <w:p w14:paraId="58A0B336" w14:textId="0574541A" w:rsidR="00F94A2B" w:rsidRPr="0042195D" w:rsidRDefault="000B4BDE"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Meat Mallet drawing analysis, material cut, marking out for Drill Gauge</w:t>
            </w:r>
          </w:p>
        </w:tc>
      </w:tr>
      <w:tr w:rsidR="00F94A2B" w:rsidRPr="00A322E0" w14:paraId="42E40DE5"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557A2AAD" w14:textId="77777777" w:rsidR="00F94A2B" w:rsidRPr="0042195D" w:rsidRDefault="00F94A2B" w:rsidP="003A5BAE">
            <w:pPr>
              <w:rPr>
                <w:rFonts w:cstheme="minorHAnsi"/>
                <w:sz w:val="16"/>
                <w:szCs w:val="16"/>
              </w:rPr>
            </w:pPr>
            <w:r w:rsidRPr="0042195D">
              <w:rPr>
                <w:rFonts w:cstheme="minorHAnsi"/>
                <w:sz w:val="16"/>
                <w:szCs w:val="16"/>
              </w:rPr>
              <w:t>6</w:t>
            </w:r>
          </w:p>
        </w:tc>
        <w:tc>
          <w:tcPr>
            <w:tcW w:w="652" w:type="pct"/>
            <w:tcBorders>
              <w:top w:val="single" w:sz="4" w:space="0" w:color="BFBFBF" w:themeColor="background1" w:themeShade="BF"/>
              <w:bottom w:val="single" w:sz="4" w:space="0" w:color="BFBFBF" w:themeColor="background1" w:themeShade="BF"/>
            </w:tcBorders>
          </w:tcPr>
          <w:p w14:paraId="4AC3FF65"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M4</w:t>
            </w:r>
          </w:p>
        </w:tc>
        <w:tc>
          <w:tcPr>
            <w:tcW w:w="797" w:type="pct"/>
            <w:tcBorders>
              <w:top w:val="single" w:sz="4" w:space="0" w:color="BFBFBF" w:themeColor="background1" w:themeShade="BF"/>
              <w:bottom w:val="single" w:sz="4" w:space="0" w:color="BFBFBF" w:themeColor="background1" w:themeShade="BF"/>
            </w:tcBorders>
          </w:tcPr>
          <w:p w14:paraId="5C29A9A5" w14:textId="77777777"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4.3, 4.4, 4.5</w:t>
            </w:r>
          </w:p>
        </w:tc>
        <w:tc>
          <w:tcPr>
            <w:tcW w:w="2971" w:type="pct"/>
            <w:tcBorders>
              <w:top w:val="single" w:sz="4" w:space="0" w:color="BFBFBF" w:themeColor="background1" w:themeShade="BF"/>
              <w:bottom w:val="single" w:sz="4" w:space="0" w:color="BFBFBF" w:themeColor="background1" w:themeShade="BF"/>
            </w:tcBorders>
          </w:tcPr>
          <w:p w14:paraId="455E049E" w14:textId="1766806A" w:rsidR="00F94A2B" w:rsidRPr="0042195D" w:rsidRDefault="00E43546"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Hole drilling, chamfering, scale marking</w:t>
            </w:r>
          </w:p>
        </w:tc>
      </w:tr>
      <w:tr w:rsidR="00F94A2B" w:rsidRPr="00A322E0" w14:paraId="62D96C2E"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41F5E4A1" w14:textId="77777777" w:rsidR="00F94A2B" w:rsidRPr="0042195D" w:rsidRDefault="00F94A2B" w:rsidP="003A5BAE">
            <w:pPr>
              <w:rPr>
                <w:rFonts w:cstheme="minorHAnsi"/>
                <w:sz w:val="16"/>
                <w:szCs w:val="16"/>
              </w:rPr>
            </w:pPr>
            <w:r w:rsidRPr="0042195D">
              <w:rPr>
                <w:rFonts w:cstheme="minorHAnsi"/>
                <w:sz w:val="16"/>
                <w:szCs w:val="16"/>
              </w:rPr>
              <w:t>7</w:t>
            </w:r>
          </w:p>
        </w:tc>
        <w:tc>
          <w:tcPr>
            <w:tcW w:w="652" w:type="pct"/>
            <w:tcBorders>
              <w:top w:val="single" w:sz="4" w:space="0" w:color="BFBFBF" w:themeColor="background1" w:themeShade="BF"/>
              <w:bottom w:val="single" w:sz="4" w:space="0" w:color="BFBFBF" w:themeColor="background1" w:themeShade="BF"/>
            </w:tcBorders>
          </w:tcPr>
          <w:p w14:paraId="1150D78C" w14:textId="40AF9436"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M4</w:t>
            </w:r>
            <w:r w:rsidR="000849D8" w:rsidRPr="0042195D">
              <w:rPr>
                <w:rFonts w:cstheme="minorHAnsi"/>
                <w:sz w:val="16"/>
                <w:szCs w:val="16"/>
              </w:rPr>
              <w:t>, M5</w:t>
            </w:r>
          </w:p>
        </w:tc>
        <w:tc>
          <w:tcPr>
            <w:tcW w:w="797" w:type="pct"/>
            <w:tcBorders>
              <w:top w:val="single" w:sz="4" w:space="0" w:color="BFBFBF" w:themeColor="background1" w:themeShade="BF"/>
              <w:bottom w:val="single" w:sz="4" w:space="0" w:color="BFBFBF" w:themeColor="background1" w:themeShade="BF"/>
            </w:tcBorders>
          </w:tcPr>
          <w:p w14:paraId="6569CE47" w14:textId="5A13F17F" w:rsidR="00F94A2B" w:rsidRPr="0042195D" w:rsidRDefault="00F94A2B" w:rsidP="003A5BAE">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 xml:space="preserve">4.6, 4.7, </w:t>
            </w:r>
            <w:r w:rsidR="000849D8" w:rsidRPr="0042195D">
              <w:rPr>
                <w:rFonts w:cstheme="minorHAnsi"/>
                <w:sz w:val="16"/>
                <w:szCs w:val="16"/>
              </w:rPr>
              <w:t>5.1</w:t>
            </w:r>
          </w:p>
        </w:tc>
        <w:tc>
          <w:tcPr>
            <w:tcW w:w="2971" w:type="pct"/>
            <w:tcBorders>
              <w:top w:val="single" w:sz="4" w:space="0" w:color="BFBFBF" w:themeColor="background1" w:themeShade="BF"/>
              <w:bottom w:val="single" w:sz="4" w:space="0" w:color="BFBFBF" w:themeColor="background1" w:themeShade="BF"/>
            </w:tcBorders>
          </w:tcPr>
          <w:p w14:paraId="271B7161" w14:textId="32E1812E" w:rsidR="00F94A2B" w:rsidRPr="0042195D" w:rsidRDefault="000849D8" w:rsidP="000849D8">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Stamping, peer QA, A1 SUBMISSION, Meat Mallet begins</w:t>
            </w:r>
          </w:p>
        </w:tc>
      </w:tr>
      <w:tr w:rsidR="0042195D" w:rsidRPr="00A322E0" w14:paraId="1BC9D063"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4A1807AA" w14:textId="77777777" w:rsidR="0042195D" w:rsidRPr="0042195D" w:rsidRDefault="0042195D" w:rsidP="0042195D">
            <w:pPr>
              <w:rPr>
                <w:rFonts w:cstheme="minorHAnsi"/>
                <w:sz w:val="16"/>
                <w:szCs w:val="16"/>
              </w:rPr>
            </w:pPr>
            <w:r w:rsidRPr="0042195D">
              <w:rPr>
                <w:rFonts w:cstheme="minorHAnsi"/>
                <w:sz w:val="16"/>
                <w:szCs w:val="16"/>
              </w:rPr>
              <w:t>8</w:t>
            </w:r>
          </w:p>
        </w:tc>
        <w:tc>
          <w:tcPr>
            <w:tcW w:w="652" w:type="pct"/>
            <w:tcBorders>
              <w:top w:val="single" w:sz="4" w:space="0" w:color="BFBFBF" w:themeColor="background1" w:themeShade="BF"/>
              <w:bottom w:val="single" w:sz="4" w:space="0" w:color="BFBFBF" w:themeColor="background1" w:themeShade="BF"/>
            </w:tcBorders>
          </w:tcPr>
          <w:p w14:paraId="16EACE44" w14:textId="41F83356"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M5</w:t>
            </w:r>
          </w:p>
        </w:tc>
        <w:tc>
          <w:tcPr>
            <w:tcW w:w="797" w:type="pct"/>
            <w:tcBorders>
              <w:top w:val="single" w:sz="4" w:space="0" w:color="BFBFBF" w:themeColor="background1" w:themeShade="BF"/>
              <w:bottom w:val="single" w:sz="4" w:space="0" w:color="BFBFBF" w:themeColor="background1" w:themeShade="BF"/>
            </w:tcBorders>
          </w:tcPr>
          <w:p w14:paraId="48F7C172" w14:textId="44FD359F"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5.2, 5.3, 5.4</w:t>
            </w:r>
          </w:p>
        </w:tc>
        <w:tc>
          <w:tcPr>
            <w:tcW w:w="2971" w:type="pct"/>
            <w:tcBorders>
              <w:top w:val="single" w:sz="4" w:space="0" w:color="BFBFBF" w:themeColor="background1" w:themeShade="BF"/>
              <w:bottom w:val="single" w:sz="4" w:space="0" w:color="BFBFBF" w:themeColor="background1" w:themeShade="BF"/>
            </w:tcBorders>
          </w:tcPr>
          <w:p w14:paraId="63C51BD6" w14:textId="6AFDBC10"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Meat mallet plan, material prep</w:t>
            </w:r>
          </w:p>
        </w:tc>
      </w:tr>
      <w:tr w:rsidR="0042195D" w:rsidRPr="00A322E0" w14:paraId="2EA72ADF"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284C322B" w14:textId="77777777" w:rsidR="0042195D" w:rsidRPr="0042195D" w:rsidRDefault="0042195D" w:rsidP="0042195D">
            <w:pPr>
              <w:rPr>
                <w:rFonts w:cstheme="minorHAnsi"/>
                <w:sz w:val="16"/>
                <w:szCs w:val="16"/>
              </w:rPr>
            </w:pPr>
            <w:r w:rsidRPr="0042195D">
              <w:rPr>
                <w:rFonts w:cstheme="minorHAnsi"/>
                <w:sz w:val="16"/>
                <w:szCs w:val="16"/>
              </w:rPr>
              <w:t>9</w:t>
            </w:r>
          </w:p>
        </w:tc>
        <w:tc>
          <w:tcPr>
            <w:tcW w:w="652" w:type="pct"/>
            <w:tcBorders>
              <w:top w:val="single" w:sz="4" w:space="0" w:color="BFBFBF" w:themeColor="background1" w:themeShade="BF"/>
              <w:bottom w:val="single" w:sz="4" w:space="0" w:color="BFBFBF" w:themeColor="background1" w:themeShade="BF"/>
            </w:tcBorders>
          </w:tcPr>
          <w:p w14:paraId="0E2D6B0C" w14:textId="77777777"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M5</w:t>
            </w:r>
          </w:p>
        </w:tc>
        <w:tc>
          <w:tcPr>
            <w:tcW w:w="797" w:type="pct"/>
            <w:tcBorders>
              <w:top w:val="single" w:sz="4" w:space="0" w:color="BFBFBF" w:themeColor="background1" w:themeShade="BF"/>
              <w:bottom w:val="single" w:sz="4" w:space="0" w:color="BFBFBF" w:themeColor="background1" w:themeShade="BF"/>
            </w:tcBorders>
          </w:tcPr>
          <w:p w14:paraId="7F707383" w14:textId="40FEF1F9"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5.5, 5.6, 5.7</w:t>
            </w:r>
          </w:p>
        </w:tc>
        <w:tc>
          <w:tcPr>
            <w:tcW w:w="2971" w:type="pct"/>
            <w:tcBorders>
              <w:top w:val="single" w:sz="4" w:space="0" w:color="BFBFBF" w:themeColor="background1" w:themeShade="BF"/>
              <w:bottom w:val="single" w:sz="4" w:space="0" w:color="BFBFBF" w:themeColor="background1" w:themeShade="BF"/>
            </w:tcBorders>
          </w:tcPr>
          <w:p w14:paraId="180C65B9" w14:textId="4D269AD8"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Tooling selection, lathe rotations, lathe SOP &amp; demo</w:t>
            </w:r>
          </w:p>
        </w:tc>
      </w:tr>
      <w:tr w:rsidR="0042195D" w:rsidRPr="00A322E0" w14:paraId="2A1EF38D"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5E247D7C" w14:textId="77777777" w:rsidR="0042195D" w:rsidRPr="0042195D" w:rsidRDefault="0042195D" w:rsidP="0042195D">
            <w:pPr>
              <w:rPr>
                <w:rFonts w:cstheme="minorHAnsi"/>
                <w:sz w:val="16"/>
                <w:szCs w:val="16"/>
              </w:rPr>
            </w:pPr>
            <w:r w:rsidRPr="0042195D">
              <w:rPr>
                <w:rFonts w:cstheme="minorHAnsi"/>
                <w:sz w:val="16"/>
                <w:szCs w:val="16"/>
              </w:rPr>
              <w:t>10</w:t>
            </w:r>
          </w:p>
        </w:tc>
        <w:tc>
          <w:tcPr>
            <w:tcW w:w="652" w:type="pct"/>
            <w:tcBorders>
              <w:top w:val="single" w:sz="4" w:space="0" w:color="BFBFBF" w:themeColor="background1" w:themeShade="BF"/>
              <w:bottom w:val="single" w:sz="4" w:space="0" w:color="BFBFBF" w:themeColor="background1" w:themeShade="BF"/>
            </w:tcBorders>
          </w:tcPr>
          <w:p w14:paraId="38EEDB09" w14:textId="77777777"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M5</w:t>
            </w:r>
          </w:p>
        </w:tc>
        <w:tc>
          <w:tcPr>
            <w:tcW w:w="797" w:type="pct"/>
            <w:tcBorders>
              <w:top w:val="single" w:sz="4" w:space="0" w:color="BFBFBF" w:themeColor="background1" w:themeShade="BF"/>
              <w:bottom w:val="single" w:sz="4" w:space="0" w:color="BFBFBF" w:themeColor="background1" w:themeShade="BF"/>
            </w:tcBorders>
          </w:tcPr>
          <w:p w14:paraId="3E55ABB5" w14:textId="0F95B5CD"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5.8, 5.9, 5.10</w:t>
            </w:r>
          </w:p>
        </w:tc>
        <w:tc>
          <w:tcPr>
            <w:tcW w:w="2971" w:type="pct"/>
            <w:tcBorders>
              <w:top w:val="single" w:sz="4" w:space="0" w:color="BFBFBF" w:themeColor="background1" w:themeShade="BF"/>
              <w:bottom w:val="single" w:sz="4" w:space="0" w:color="BFBFBF" w:themeColor="background1" w:themeShade="BF"/>
            </w:tcBorders>
          </w:tcPr>
          <w:p w14:paraId="77A90482" w14:textId="289D9878"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Turn handle, mid-project QA, mill rotations</w:t>
            </w:r>
          </w:p>
        </w:tc>
      </w:tr>
      <w:tr w:rsidR="0042195D" w:rsidRPr="00A322E0" w14:paraId="5B8A40A5"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007239AD" w14:textId="77777777" w:rsidR="0042195D" w:rsidRPr="0042195D" w:rsidRDefault="0042195D" w:rsidP="0042195D">
            <w:pPr>
              <w:rPr>
                <w:rFonts w:cstheme="minorHAnsi"/>
                <w:sz w:val="16"/>
                <w:szCs w:val="16"/>
              </w:rPr>
            </w:pPr>
            <w:r w:rsidRPr="0042195D">
              <w:rPr>
                <w:rFonts w:cstheme="minorHAnsi"/>
                <w:sz w:val="16"/>
                <w:szCs w:val="16"/>
              </w:rPr>
              <w:t>11</w:t>
            </w:r>
          </w:p>
        </w:tc>
        <w:tc>
          <w:tcPr>
            <w:tcW w:w="652" w:type="pct"/>
            <w:tcBorders>
              <w:top w:val="single" w:sz="4" w:space="0" w:color="BFBFBF" w:themeColor="background1" w:themeShade="BF"/>
              <w:bottom w:val="single" w:sz="4" w:space="0" w:color="BFBFBF" w:themeColor="background1" w:themeShade="BF"/>
            </w:tcBorders>
          </w:tcPr>
          <w:p w14:paraId="391B3FF8" w14:textId="77777777"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M5</w:t>
            </w:r>
          </w:p>
        </w:tc>
        <w:tc>
          <w:tcPr>
            <w:tcW w:w="797" w:type="pct"/>
            <w:tcBorders>
              <w:top w:val="single" w:sz="4" w:space="0" w:color="BFBFBF" w:themeColor="background1" w:themeShade="BF"/>
              <w:bottom w:val="single" w:sz="4" w:space="0" w:color="BFBFBF" w:themeColor="background1" w:themeShade="BF"/>
            </w:tcBorders>
          </w:tcPr>
          <w:p w14:paraId="6571E7AE" w14:textId="7D6C32DD"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5.11, 5.12, 5.13</w:t>
            </w:r>
          </w:p>
        </w:tc>
        <w:tc>
          <w:tcPr>
            <w:tcW w:w="2971" w:type="pct"/>
            <w:tcBorders>
              <w:top w:val="single" w:sz="4" w:space="0" w:color="BFBFBF" w:themeColor="background1" w:themeShade="BF"/>
              <w:bottom w:val="single" w:sz="4" w:space="0" w:color="BFBFBF" w:themeColor="background1" w:themeShade="BF"/>
            </w:tcBorders>
          </w:tcPr>
          <w:p w14:paraId="5DD1FAAA" w14:textId="2C25A10B"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Mill SOP &amp; demo, mill head, mark &amp; mill teeth</w:t>
            </w:r>
          </w:p>
        </w:tc>
      </w:tr>
      <w:tr w:rsidR="0042195D" w:rsidRPr="00A322E0" w14:paraId="0F0F78E1"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61DEE191" w14:textId="77777777" w:rsidR="0042195D" w:rsidRPr="0042195D" w:rsidRDefault="0042195D" w:rsidP="0042195D">
            <w:pPr>
              <w:rPr>
                <w:rFonts w:cstheme="minorHAnsi"/>
                <w:sz w:val="16"/>
                <w:szCs w:val="16"/>
              </w:rPr>
            </w:pPr>
            <w:r w:rsidRPr="0042195D">
              <w:rPr>
                <w:rFonts w:cstheme="minorHAnsi"/>
                <w:sz w:val="16"/>
                <w:szCs w:val="16"/>
              </w:rPr>
              <w:t>12</w:t>
            </w:r>
          </w:p>
        </w:tc>
        <w:tc>
          <w:tcPr>
            <w:tcW w:w="652" w:type="pct"/>
            <w:tcBorders>
              <w:top w:val="single" w:sz="4" w:space="0" w:color="BFBFBF" w:themeColor="background1" w:themeShade="BF"/>
              <w:bottom w:val="single" w:sz="4" w:space="0" w:color="BFBFBF" w:themeColor="background1" w:themeShade="BF"/>
            </w:tcBorders>
          </w:tcPr>
          <w:p w14:paraId="3E805988" w14:textId="77777777"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M5</w:t>
            </w:r>
          </w:p>
        </w:tc>
        <w:tc>
          <w:tcPr>
            <w:tcW w:w="797" w:type="pct"/>
            <w:tcBorders>
              <w:top w:val="single" w:sz="4" w:space="0" w:color="BFBFBF" w:themeColor="background1" w:themeShade="BF"/>
              <w:bottom w:val="single" w:sz="4" w:space="0" w:color="BFBFBF" w:themeColor="background1" w:themeShade="BF"/>
            </w:tcBorders>
          </w:tcPr>
          <w:p w14:paraId="5CF798C9" w14:textId="3AE84DBC"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5.14, 5.15, 5.16</w:t>
            </w:r>
          </w:p>
        </w:tc>
        <w:tc>
          <w:tcPr>
            <w:tcW w:w="2971" w:type="pct"/>
            <w:tcBorders>
              <w:top w:val="single" w:sz="4" w:space="0" w:color="BFBFBF" w:themeColor="background1" w:themeShade="BF"/>
              <w:bottom w:val="single" w:sz="4" w:space="0" w:color="BFBFBF" w:themeColor="background1" w:themeShade="BF"/>
            </w:tcBorders>
          </w:tcPr>
          <w:p w14:paraId="21AD43D1" w14:textId="249FA757"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Continue mark &amp; mill teeth, drill &amp; tap hole in mallet head, tap thread</w:t>
            </w:r>
          </w:p>
        </w:tc>
      </w:tr>
      <w:tr w:rsidR="0042195D" w:rsidRPr="00A322E0" w14:paraId="033D74D0"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5F9CFBF2" w14:textId="77777777" w:rsidR="0042195D" w:rsidRPr="0042195D" w:rsidRDefault="0042195D" w:rsidP="0042195D">
            <w:pPr>
              <w:rPr>
                <w:rFonts w:cstheme="minorHAnsi"/>
                <w:sz w:val="16"/>
                <w:szCs w:val="16"/>
              </w:rPr>
            </w:pPr>
            <w:r w:rsidRPr="0042195D">
              <w:rPr>
                <w:rFonts w:cstheme="minorHAnsi"/>
                <w:sz w:val="16"/>
                <w:szCs w:val="16"/>
              </w:rPr>
              <w:t>13</w:t>
            </w:r>
          </w:p>
        </w:tc>
        <w:tc>
          <w:tcPr>
            <w:tcW w:w="652" w:type="pct"/>
            <w:tcBorders>
              <w:top w:val="single" w:sz="4" w:space="0" w:color="BFBFBF" w:themeColor="background1" w:themeShade="BF"/>
              <w:bottom w:val="single" w:sz="4" w:space="0" w:color="BFBFBF" w:themeColor="background1" w:themeShade="BF"/>
            </w:tcBorders>
          </w:tcPr>
          <w:p w14:paraId="247A5333" w14:textId="77777777"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M5</w:t>
            </w:r>
          </w:p>
        </w:tc>
        <w:tc>
          <w:tcPr>
            <w:tcW w:w="797" w:type="pct"/>
            <w:tcBorders>
              <w:top w:val="single" w:sz="4" w:space="0" w:color="BFBFBF" w:themeColor="background1" w:themeShade="BF"/>
              <w:bottom w:val="single" w:sz="4" w:space="0" w:color="BFBFBF" w:themeColor="background1" w:themeShade="BF"/>
            </w:tcBorders>
          </w:tcPr>
          <w:p w14:paraId="03D68EAB" w14:textId="7CFAEC1A"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5.17, 5.18, 5.19</w:t>
            </w:r>
          </w:p>
        </w:tc>
        <w:tc>
          <w:tcPr>
            <w:tcW w:w="2971" w:type="pct"/>
            <w:tcBorders>
              <w:top w:val="single" w:sz="4" w:space="0" w:color="BFBFBF" w:themeColor="background1" w:themeShade="BF"/>
              <w:bottom w:val="single" w:sz="4" w:space="0" w:color="BFBFBF" w:themeColor="background1" w:themeShade="BF"/>
            </w:tcBorders>
          </w:tcPr>
          <w:p w14:paraId="592BE001" w14:textId="03106646"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Partial Assembly &amp; QA, tolerance, final assembly &amp; QA</w:t>
            </w:r>
          </w:p>
        </w:tc>
      </w:tr>
      <w:tr w:rsidR="0042195D" w:rsidRPr="00A322E0" w14:paraId="0B7CD098"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67B6F8FF" w14:textId="77777777" w:rsidR="0042195D" w:rsidRPr="0042195D" w:rsidRDefault="0042195D" w:rsidP="0042195D">
            <w:pPr>
              <w:rPr>
                <w:rFonts w:cstheme="minorHAnsi"/>
                <w:sz w:val="16"/>
                <w:szCs w:val="16"/>
              </w:rPr>
            </w:pPr>
            <w:r w:rsidRPr="0042195D">
              <w:rPr>
                <w:rFonts w:cstheme="minorHAnsi"/>
                <w:sz w:val="16"/>
                <w:szCs w:val="16"/>
              </w:rPr>
              <w:t>14</w:t>
            </w:r>
          </w:p>
        </w:tc>
        <w:tc>
          <w:tcPr>
            <w:tcW w:w="652" w:type="pct"/>
            <w:tcBorders>
              <w:top w:val="single" w:sz="4" w:space="0" w:color="BFBFBF" w:themeColor="background1" w:themeShade="BF"/>
              <w:bottom w:val="single" w:sz="4" w:space="0" w:color="BFBFBF" w:themeColor="background1" w:themeShade="BF"/>
            </w:tcBorders>
          </w:tcPr>
          <w:p w14:paraId="717B39A2" w14:textId="77777777"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M5</w:t>
            </w:r>
          </w:p>
        </w:tc>
        <w:tc>
          <w:tcPr>
            <w:tcW w:w="797" w:type="pct"/>
            <w:tcBorders>
              <w:top w:val="single" w:sz="4" w:space="0" w:color="BFBFBF" w:themeColor="background1" w:themeShade="BF"/>
              <w:bottom w:val="single" w:sz="4" w:space="0" w:color="BFBFBF" w:themeColor="background1" w:themeShade="BF"/>
            </w:tcBorders>
          </w:tcPr>
          <w:p w14:paraId="1F5EFB62" w14:textId="4140943C"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5.20, 5.21, 5.22</w:t>
            </w:r>
          </w:p>
        </w:tc>
        <w:tc>
          <w:tcPr>
            <w:tcW w:w="2971" w:type="pct"/>
            <w:tcBorders>
              <w:top w:val="single" w:sz="4" w:space="0" w:color="BFBFBF" w:themeColor="background1" w:themeShade="BF"/>
              <w:bottom w:val="single" w:sz="4" w:space="0" w:color="BFBFBF" w:themeColor="background1" w:themeShade="BF"/>
            </w:tcBorders>
          </w:tcPr>
          <w:p w14:paraId="19DE9813" w14:textId="7EB3D56E"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Photo-Journal &amp; reflection, documentation, storyboarding &amp; evidence draft</w:t>
            </w:r>
          </w:p>
        </w:tc>
      </w:tr>
      <w:tr w:rsidR="0042195D" w:rsidRPr="00A322E0" w14:paraId="541F988E" w14:textId="77777777" w:rsidTr="003A5BAE">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bottom w:val="single" w:sz="4" w:space="0" w:color="BFBFBF" w:themeColor="background1" w:themeShade="BF"/>
            </w:tcBorders>
          </w:tcPr>
          <w:p w14:paraId="4E5B19D4" w14:textId="77777777" w:rsidR="0042195D" w:rsidRPr="0042195D" w:rsidRDefault="0042195D" w:rsidP="0042195D">
            <w:pPr>
              <w:rPr>
                <w:rFonts w:cstheme="minorHAnsi"/>
                <w:sz w:val="16"/>
                <w:szCs w:val="16"/>
              </w:rPr>
            </w:pPr>
            <w:r w:rsidRPr="0042195D">
              <w:rPr>
                <w:rFonts w:cstheme="minorHAnsi"/>
                <w:sz w:val="16"/>
                <w:szCs w:val="16"/>
              </w:rPr>
              <w:t>15</w:t>
            </w:r>
          </w:p>
        </w:tc>
        <w:tc>
          <w:tcPr>
            <w:tcW w:w="652" w:type="pct"/>
            <w:tcBorders>
              <w:top w:val="single" w:sz="4" w:space="0" w:color="BFBFBF" w:themeColor="background1" w:themeShade="BF"/>
              <w:bottom w:val="single" w:sz="4" w:space="0" w:color="BFBFBF" w:themeColor="background1" w:themeShade="BF"/>
            </w:tcBorders>
          </w:tcPr>
          <w:p w14:paraId="17FAC637" w14:textId="77777777"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M5</w:t>
            </w:r>
          </w:p>
        </w:tc>
        <w:tc>
          <w:tcPr>
            <w:tcW w:w="797" w:type="pct"/>
            <w:tcBorders>
              <w:top w:val="single" w:sz="4" w:space="0" w:color="BFBFBF" w:themeColor="background1" w:themeShade="BF"/>
              <w:bottom w:val="single" w:sz="4" w:space="0" w:color="BFBFBF" w:themeColor="background1" w:themeShade="BF"/>
            </w:tcBorders>
          </w:tcPr>
          <w:p w14:paraId="0A92EA8D" w14:textId="6583A620"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5.23, 5.24, 5.25</w:t>
            </w:r>
          </w:p>
        </w:tc>
        <w:tc>
          <w:tcPr>
            <w:tcW w:w="2971" w:type="pct"/>
            <w:tcBorders>
              <w:top w:val="single" w:sz="4" w:space="0" w:color="BFBFBF" w:themeColor="background1" w:themeShade="BF"/>
              <w:bottom w:val="single" w:sz="4" w:space="0" w:color="BFBFBF" w:themeColor="background1" w:themeShade="BF"/>
            </w:tcBorders>
          </w:tcPr>
          <w:p w14:paraId="413CCA09" w14:textId="7E34768E" w:rsidR="0042195D" w:rsidRPr="0042195D" w:rsidRDefault="0042195D" w:rsidP="0042195D">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2195D">
              <w:rPr>
                <w:rFonts w:cstheme="minorHAnsi"/>
                <w:sz w:val="16"/>
                <w:szCs w:val="16"/>
              </w:rPr>
              <w:t>Folio/video creation, peer review</w:t>
            </w:r>
          </w:p>
        </w:tc>
      </w:tr>
      <w:tr w:rsidR="0042195D" w:rsidRPr="00A322E0" w14:paraId="678195B2" w14:textId="77777777" w:rsidTr="003A5BA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0" w:type="pct"/>
            <w:tcBorders>
              <w:top w:val="single" w:sz="4" w:space="0" w:color="BFBFBF" w:themeColor="background1" w:themeShade="BF"/>
            </w:tcBorders>
          </w:tcPr>
          <w:p w14:paraId="5B2C5EE5" w14:textId="77777777" w:rsidR="0042195D" w:rsidRPr="0042195D" w:rsidRDefault="0042195D" w:rsidP="0042195D">
            <w:pPr>
              <w:rPr>
                <w:rFonts w:cstheme="minorHAnsi"/>
                <w:b w:val="0"/>
                <w:sz w:val="16"/>
                <w:szCs w:val="16"/>
              </w:rPr>
            </w:pPr>
            <w:r w:rsidRPr="0042195D">
              <w:rPr>
                <w:rFonts w:cstheme="minorHAnsi"/>
                <w:b w:val="0"/>
                <w:sz w:val="16"/>
                <w:szCs w:val="16"/>
              </w:rPr>
              <w:t>16</w:t>
            </w:r>
          </w:p>
        </w:tc>
        <w:tc>
          <w:tcPr>
            <w:tcW w:w="652" w:type="pct"/>
            <w:tcBorders>
              <w:top w:val="single" w:sz="4" w:space="0" w:color="BFBFBF" w:themeColor="background1" w:themeShade="BF"/>
            </w:tcBorders>
          </w:tcPr>
          <w:p w14:paraId="504152D4" w14:textId="77777777" w:rsidR="0042195D" w:rsidRPr="0042195D" w:rsidRDefault="0042195D" w:rsidP="0042195D">
            <w:pPr>
              <w:cnfStyle w:val="010000000000" w:firstRow="0" w:lastRow="1" w:firstColumn="0" w:lastColumn="0" w:oddVBand="0" w:evenVBand="0" w:oddHBand="0" w:evenHBand="0" w:firstRowFirstColumn="0" w:firstRowLastColumn="0" w:lastRowFirstColumn="0" w:lastRowLastColumn="0"/>
              <w:rPr>
                <w:rFonts w:cstheme="minorHAnsi"/>
                <w:b w:val="0"/>
                <w:sz w:val="16"/>
                <w:szCs w:val="16"/>
              </w:rPr>
            </w:pPr>
            <w:r w:rsidRPr="0042195D">
              <w:rPr>
                <w:rFonts w:cstheme="minorHAnsi"/>
                <w:b w:val="0"/>
                <w:sz w:val="16"/>
                <w:szCs w:val="16"/>
              </w:rPr>
              <w:t>M5</w:t>
            </w:r>
          </w:p>
        </w:tc>
        <w:tc>
          <w:tcPr>
            <w:tcW w:w="797" w:type="pct"/>
            <w:tcBorders>
              <w:top w:val="single" w:sz="4" w:space="0" w:color="BFBFBF" w:themeColor="background1" w:themeShade="BF"/>
            </w:tcBorders>
          </w:tcPr>
          <w:p w14:paraId="75136E79" w14:textId="0688FBC9" w:rsidR="0042195D" w:rsidRPr="0042195D" w:rsidRDefault="0042195D" w:rsidP="0042195D">
            <w:pPr>
              <w:cnfStyle w:val="010000000000" w:firstRow="0" w:lastRow="1" w:firstColumn="0" w:lastColumn="0" w:oddVBand="0" w:evenVBand="0" w:oddHBand="0" w:evenHBand="0" w:firstRowFirstColumn="0" w:firstRowLastColumn="0" w:lastRowFirstColumn="0" w:lastRowLastColumn="0"/>
              <w:rPr>
                <w:rFonts w:cstheme="minorHAnsi"/>
                <w:b w:val="0"/>
                <w:sz w:val="16"/>
                <w:szCs w:val="16"/>
              </w:rPr>
            </w:pPr>
            <w:r w:rsidRPr="0042195D">
              <w:rPr>
                <w:rFonts w:cstheme="minorHAnsi"/>
                <w:b w:val="0"/>
                <w:sz w:val="16"/>
                <w:szCs w:val="16"/>
              </w:rPr>
              <w:t>5.26, 5.27</w:t>
            </w:r>
          </w:p>
        </w:tc>
        <w:tc>
          <w:tcPr>
            <w:tcW w:w="2971" w:type="pct"/>
            <w:tcBorders>
              <w:top w:val="single" w:sz="4" w:space="0" w:color="BFBFBF" w:themeColor="background1" w:themeShade="BF"/>
            </w:tcBorders>
          </w:tcPr>
          <w:p w14:paraId="05820189" w14:textId="40D77A32" w:rsidR="0042195D" w:rsidRPr="0042195D" w:rsidRDefault="0042195D" w:rsidP="0042195D">
            <w:pPr>
              <w:cnfStyle w:val="010000000000" w:firstRow="0" w:lastRow="1" w:firstColumn="0" w:lastColumn="0" w:oddVBand="0" w:evenVBand="0" w:oddHBand="0" w:evenHBand="0" w:firstRowFirstColumn="0" w:firstRowLastColumn="0" w:lastRowFirstColumn="0" w:lastRowLastColumn="0"/>
              <w:rPr>
                <w:rFonts w:cstheme="minorHAnsi"/>
                <w:b w:val="0"/>
                <w:sz w:val="16"/>
                <w:szCs w:val="16"/>
              </w:rPr>
            </w:pPr>
            <w:r w:rsidRPr="0042195D">
              <w:rPr>
                <w:rFonts w:cstheme="minorHAnsi"/>
                <w:b w:val="0"/>
                <w:sz w:val="16"/>
                <w:szCs w:val="16"/>
              </w:rPr>
              <w:t xml:space="preserve">Practice submission, final edits &amp; submission </w:t>
            </w:r>
            <w:r w:rsidR="00DF126C">
              <w:rPr>
                <w:rFonts w:cstheme="minorHAnsi"/>
                <w:b w:val="0"/>
                <w:sz w:val="16"/>
                <w:szCs w:val="16"/>
              </w:rPr>
              <w:t>(A2 SUBMISSION)</w:t>
            </w:r>
          </w:p>
        </w:tc>
      </w:tr>
    </w:tbl>
    <w:p w14:paraId="7E36F05A" w14:textId="77777777" w:rsidR="00500089" w:rsidRDefault="00500089" w:rsidP="00774776"/>
    <w:bookmarkEnd w:id="0"/>
    <w:bookmarkEnd w:id="3"/>
    <w:p w14:paraId="4752657D" w14:textId="77777777" w:rsidR="00683C56" w:rsidRDefault="00683C56" w:rsidP="00FF651C">
      <w:pPr>
        <w:sectPr w:rsidR="00683C56" w:rsidSect="00086FC8">
          <w:headerReference w:type="default" r:id="rId15"/>
          <w:footerReference w:type="default" r:id="rId16"/>
          <w:pgSz w:w="11906" w:h="16838"/>
          <w:pgMar w:top="2325" w:right="1021" w:bottom="1418" w:left="1021" w:header="709" w:footer="567" w:gutter="0"/>
          <w:pgNumType w:start="0"/>
          <w:cols w:space="708"/>
          <w:titlePg/>
          <w:docGrid w:linePitch="360"/>
        </w:sectPr>
      </w:pPr>
    </w:p>
    <w:p w14:paraId="47B22E39" w14:textId="129D63FD" w:rsidR="00EE45C2" w:rsidRDefault="00933046" w:rsidP="00C7294C">
      <w:pPr>
        <w:pStyle w:val="Heading2"/>
      </w:pPr>
      <w:bookmarkStart w:id="11" w:name="_Toc209710359"/>
      <w:r>
        <w:lastRenderedPageBreak/>
        <w:t>Table 1: Module 1 - Careers</w:t>
      </w:r>
      <w:bookmarkEnd w:id="11"/>
    </w:p>
    <w:tbl>
      <w:tblPr>
        <w:tblStyle w:val="Tablestyle2"/>
        <w:tblW w:w="4900" w:type="pct"/>
        <w:tblLook w:val="07E0" w:firstRow="1" w:lastRow="1" w:firstColumn="1" w:lastColumn="1" w:noHBand="1" w:noVBand="1"/>
      </w:tblPr>
      <w:tblGrid>
        <w:gridCol w:w="732"/>
        <w:gridCol w:w="545"/>
        <w:gridCol w:w="1559"/>
        <w:gridCol w:w="1984"/>
        <w:gridCol w:w="1984"/>
        <w:gridCol w:w="3262"/>
        <w:gridCol w:w="2553"/>
        <w:gridCol w:w="1273"/>
      </w:tblGrid>
      <w:tr w:rsidR="00CB19B0" w:rsidRPr="00CB19B0" w14:paraId="1C33E9F7" w14:textId="77777777" w:rsidTr="00CB19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Pr>
          <w:p w14:paraId="22E28468" w14:textId="5308E229" w:rsidR="001760BD" w:rsidRPr="00CB19B0" w:rsidRDefault="001760BD" w:rsidP="003A5BAE">
            <w:pPr>
              <w:rPr>
                <w:sz w:val="16"/>
                <w:szCs w:val="16"/>
              </w:rPr>
            </w:pPr>
            <w:r w:rsidRPr="00CB19B0">
              <w:rPr>
                <w:sz w:val="16"/>
                <w:szCs w:val="16"/>
              </w:rPr>
              <w:t>Lesson</w:t>
            </w:r>
          </w:p>
        </w:tc>
        <w:tc>
          <w:tcPr>
            <w:tcW w:w="196" w:type="pct"/>
          </w:tcPr>
          <w:p w14:paraId="66FE58E7" w14:textId="056895B1" w:rsidR="001760BD" w:rsidRPr="00CB19B0" w:rsidRDefault="001760BD"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Plan</w:t>
            </w:r>
          </w:p>
        </w:tc>
        <w:tc>
          <w:tcPr>
            <w:tcW w:w="561" w:type="pct"/>
          </w:tcPr>
          <w:p w14:paraId="46A58EED" w14:textId="1D3C9856" w:rsidR="001760BD" w:rsidRPr="00CB19B0" w:rsidRDefault="001760BD"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Title</w:t>
            </w:r>
          </w:p>
        </w:tc>
        <w:tc>
          <w:tcPr>
            <w:tcW w:w="714" w:type="pct"/>
          </w:tcPr>
          <w:p w14:paraId="58690159" w14:textId="4C1CA3B1" w:rsidR="001760BD" w:rsidRPr="00CB19B0" w:rsidRDefault="001760BD"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Lesson Objectives</w:t>
            </w:r>
          </w:p>
        </w:tc>
        <w:tc>
          <w:tcPr>
            <w:tcW w:w="714" w:type="pct"/>
          </w:tcPr>
          <w:p w14:paraId="4F6598B6" w14:textId="263A4098" w:rsidR="001760BD" w:rsidRPr="00CB19B0" w:rsidRDefault="001760BD"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Activities</w:t>
            </w:r>
          </w:p>
        </w:tc>
        <w:tc>
          <w:tcPr>
            <w:tcW w:w="1174" w:type="pct"/>
          </w:tcPr>
          <w:p w14:paraId="07A04EBE" w14:textId="62E59379" w:rsidR="001760BD" w:rsidRPr="00CB19B0" w:rsidRDefault="001760BD"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Success Criteria &amp; Assessment</w:t>
            </w:r>
          </w:p>
        </w:tc>
        <w:tc>
          <w:tcPr>
            <w:tcW w:w="919" w:type="pct"/>
          </w:tcPr>
          <w:p w14:paraId="2BF99396" w14:textId="3D7DF4C6" w:rsidR="001760BD" w:rsidRPr="00CB19B0" w:rsidRDefault="008A398C"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Resources</w:t>
            </w:r>
          </w:p>
        </w:tc>
        <w:tc>
          <w:tcPr>
            <w:tcW w:w="458" w:type="pct"/>
          </w:tcPr>
          <w:p w14:paraId="209F9CB0" w14:textId="0578329C" w:rsidR="001760BD" w:rsidRPr="00CB19B0" w:rsidRDefault="008A398C"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WHS Notes</w:t>
            </w:r>
          </w:p>
        </w:tc>
      </w:tr>
      <w:tr w:rsidR="00CB19B0" w:rsidRPr="00CB19B0" w14:paraId="3959646F" w14:textId="77777777" w:rsidTr="00CB19B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Borders>
              <w:top w:val="nil"/>
              <w:bottom w:val="single" w:sz="4" w:space="0" w:color="BFBFBF" w:themeColor="background1" w:themeShade="BF"/>
            </w:tcBorders>
          </w:tcPr>
          <w:p w14:paraId="0EA36474" w14:textId="4A07D28A" w:rsidR="00CA3AFE" w:rsidRPr="000B438C" w:rsidRDefault="00B362D4" w:rsidP="00CA3AFE">
            <w:pPr>
              <w:rPr>
                <w:rFonts w:ascii="Calibri" w:hAnsi="Calibri" w:cs="Calibri"/>
                <w:b w:val="0"/>
                <w:bCs/>
                <w:sz w:val="16"/>
                <w:szCs w:val="16"/>
              </w:rPr>
            </w:pPr>
            <w:r w:rsidRPr="000B438C">
              <w:rPr>
                <w:rFonts w:ascii="Calibri" w:hAnsi="Calibri" w:cs="Calibri"/>
                <w:b w:val="0"/>
                <w:bCs/>
                <w:sz w:val="16"/>
                <w:szCs w:val="16"/>
              </w:rPr>
              <w:t>1.1</w:t>
            </w:r>
          </w:p>
        </w:tc>
        <w:tc>
          <w:tcPr>
            <w:tcW w:w="196" w:type="pct"/>
            <w:tcBorders>
              <w:top w:val="nil"/>
              <w:bottom w:val="single" w:sz="4" w:space="0" w:color="BFBFBF" w:themeColor="background1" w:themeShade="BF"/>
            </w:tcBorders>
          </w:tcPr>
          <w:p w14:paraId="2D5160B4" w14:textId="4F34B6E1" w:rsidR="00CA3AFE" w:rsidRPr="000B438C" w:rsidRDefault="000B438C" w:rsidP="00CA3AFE">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2E406F">
              <w:rPr>
                <w:rFonts w:ascii="Apple Color Emoji" w:hAnsi="Apple Color Emoji" w:cs="Apple Color Emoji"/>
                <w:sz w:val="16"/>
                <w:szCs w:val="16"/>
              </w:rPr>
              <w:t>✔️</w:t>
            </w:r>
          </w:p>
        </w:tc>
        <w:tc>
          <w:tcPr>
            <w:tcW w:w="561" w:type="pct"/>
            <w:tcBorders>
              <w:top w:val="nil"/>
              <w:bottom w:val="single" w:sz="4" w:space="0" w:color="BFBFBF" w:themeColor="background1" w:themeShade="BF"/>
            </w:tcBorders>
          </w:tcPr>
          <w:p w14:paraId="25F79376" w14:textId="32C0518D" w:rsidR="00CA3AFE" w:rsidRPr="000B438C" w:rsidRDefault="006C3657" w:rsidP="00CA3AFE">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6C3657">
              <w:rPr>
                <w:rFonts w:ascii="Calibri" w:hAnsi="Calibri" w:cs="Calibri"/>
                <w:b w:val="0"/>
                <w:bCs/>
                <w:sz w:val="16"/>
                <w:szCs w:val="16"/>
              </w:rPr>
              <w:t>Industry Pathways in Fitting and Machining</w:t>
            </w:r>
          </w:p>
        </w:tc>
        <w:tc>
          <w:tcPr>
            <w:tcW w:w="714" w:type="pct"/>
            <w:tcBorders>
              <w:top w:val="nil"/>
              <w:bottom w:val="single" w:sz="4" w:space="0" w:color="BFBFBF" w:themeColor="background1" w:themeShade="BF"/>
            </w:tcBorders>
          </w:tcPr>
          <w:p w14:paraId="25E0E6F1" w14:textId="639782F5" w:rsidR="00CA3AFE" w:rsidRPr="000B438C" w:rsidRDefault="00CA3AFE" w:rsidP="00CA3AFE">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0B438C">
              <w:rPr>
                <w:rFonts w:ascii="Calibri" w:hAnsi="Calibri" w:cs="Calibri"/>
                <w:b w:val="0"/>
                <w:bCs/>
                <w:sz w:val="16"/>
                <w:szCs w:val="16"/>
              </w:rPr>
              <w:t xml:space="preserve">• </w:t>
            </w:r>
            <w:r w:rsidR="004A00E0" w:rsidRPr="004A00E0">
              <w:rPr>
                <w:rFonts w:ascii="Calibri" w:hAnsi="Calibri" w:cs="Calibri"/>
                <w:b w:val="0"/>
                <w:bCs/>
                <w:sz w:val="16"/>
                <w:szCs w:val="16"/>
              </w:rPr>
              <w:t>Explore and identify career roles, qualifications, and pathways in the fitting and machining industry.</w:t>
            </w:r>
          </w:p>
        </w:tc>
        <w:tc>
          <w:tcPr>
            <w:tcW w:w="714" w:type="pct"/>
            <w:tcBorders>
              <w:top w:val="nil"/>
              <w:bottom w:val="single" w:sz="4" w:space="0" w:color="BFBFBF" w:themeColor="background1" w:themeShade="BF"/>
            </w:tcBorders>
          </w:tcPr>
          <w:p w14:paraId="5A7961FA" w14:textId="77777777" w:rsidR="00B159ED" w:rsidRPr="00B159ED" w:rsidRDefault="00B159ED" w:rsidP="00B159E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B159ED">
              <w:rPr>
                <w:rFonts w:ascii="Calibri" w:hAnsi="Calibri" w:cs="Calibri"/>
                <w:b w:val="0"/>
                <w:bCs/>
                <w:sz w:val="16"/>
                <w:szCs w:val="16"/>
              </w:rPr>
              <w:t>• Unit Introduction and Industry Context (15 mins)</w:t>
            </w:r>
          </w:p>
          <w:p w14:paraId="7DB09CF1" w14:textId="77777777" w:rsidR="00B159ED" w:rsidRPr="00B159ED" w:rsidRDefault="00B159ED" w:rsidP="00B159E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B159ED">
              <w:rPr>
                <w:rFonts w:ascii="Calibri" w:hAnsi="Calibri" w:cs="Calibri"/>
                <w:b w:val="0"/>
                <w:bCs/>
                <w:sz w:val="16"/>
                <w:szCs w:val="16"/>
              </w:rPr>
              <w:t>• Show Sample Projects (5 mins)</w:t>
            </w:r>
          </w:p>
          <w:p w14:paraId="7B81C3AE" w14:textId="77777777" w:rsidR="00B159ED" w:rsidRPr="00B159ED" w:rsidRDefault="00B159ED" w:rsidP="00B159E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B159ED">
              <w:rPr>
                <w:rFonts w:ascii="Calibri" w:hAnsi="Calibri" w:cs="Calibri"/>
                <w:b w:val="0"/>
                <w:bCs/>
                <w:sz w:val="16"/>
                <w:szCs w:val="16"/>
              </w:rPr>
              <w:t>• Group Activity – Career Pathways Mind Mapping (15 mins)</w:t>
            </w:r>
          </w:p>
          <w:p w14:paraId="3C3CED69" w14:textId="77777777" w:rsidR="00B159ED" w:rsidRPr="00B159ED" w:rsidRDefault="00B159ED" w:rsidP="00B159E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B159ED">
              <w:rPr>
                <w:rFonts w:ascii="Calibri" w:hAnsi="Calibri" w:cs="Calibri"/>
                <w:b w:val="0"/>
                <w:bCs/>
                <w:sz w:val="16"/>
                <w:szCs w:val="16"/>
              </w:rPr>
              <w:t>• Class Sharing and Discussion (15 mins)</w:t>
            </w:r>
          </w:p>
          <w:p w14:paraId="086CB116" w14:textId="77777777" w:rsidR="00B159ED" w:rsidRPr="00B159ED" w:rsidRDefault="00B159ED" w:rsidP="00B159E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B159ED">
              <w:rPr>
                <w:rFonts w:ascii="Calibri" w:hAnsi="Calibri" w:cs="Calibri"/>
                <w:b w:val="0"/>
                <w:bCs/>
                <w:sz w:val="16"/>
                <w:szCs w:val="16"/>
              </w:rPr>
              <w:t>• Individual Reflection (10 mins)</w:t>
            </w:r>
          </w:p>
          <w:p w14:paraId="4008738F" w14:textId="4CD24799" w:rsidR="00CA3AFE" w:rsidRPr="000B438C" w:rsidRDefault="00B159ED" w:rsidP="00B159E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B159ED">
              <w:rPr>
                <w:rFonts w:ascii="Calibri" w:hAnsi="Calibri" w:cs="Calibri"/>
                <w:b w:val="0"/>
                <w:bCs/>
                <w:sz w:val="16"/>
                <w:szCs w:val="16"/>
              </w:rPr>
              <w:t>• Recap and What’s Next (5 mins)</w:t>
            </w:r>
          </w:p>
        </w:tc>
        <w:tc>
          <w:tcPr>
            <w:tcW w:w="1174" w:type="pct"/>
            <w:tcBorders>
              <w:top w:val="nil"/>
              <w:bottom w:val="single" w:sz="4" w:space="0" w:color="BFBFBF" w:themeColor="background1" w:themeShade="BF"/>
            </w:tcBorders>
          </w:tcPr>
          <w:p w14:paraId="1F45FDC8" w14:textId="6E71702E" w:rsidR="00CA3AFE" w:rsidRPr="000B438C" w:rsidRDefault="00DE267C" w:rsidP="00471098">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DE267C">
              <w:rPr>
                <w:rFonts w:ascii="Calibri" w:hAnsi="Calibri" w:cs="Calibri"/>
                <w:b w:val="0"/>
                <w:bCs/>
                <w:sz w:val="16"/>
                <w:szCs w:val="16"/>
              </w:rPr>
              <w:t>Students can identify career roles, relevant skills, and qualifications; complete mind maps and individual reflections connecting interests to pathways.</w:t>
            </w:r>
          </w:p>
        </w:tc>
        <w:tc>
          <w:tcPr>
            <w:tcW w:w="919" w:type="pct"/>
            <w:tcBorders>
              <w:top w:val="nil"/>
              <w:bottom w:val="single" w:sz="4" w:space="0" w:color="BFBFBF" w:themeColor="background1" w:themeShade="BF"/>
            </w:tcBorders>
          </w:tcPr>
          <w:p w14:paraId="5B25AA69" w14:textId="27FDD703" w:rsidR="00CA3AFE" w:rsidRPr="000B438C" w:rsidRDefault="003F21F0" w:rsidP="00CA3AFE">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0B438C">
              <w:rPr>
                <w:rFonts w:ascii="Calibri" w:hAnsi="Calibri" w:cs="Calibri"/>
                <w:b w:val="0"/>
                <w:bCs/>
                <w:sz w:val="16"/>
                <w:szCs w:val="16"/>
              </w:rPr>
              <w:t>Powerpoint</w:t>
            </w:r>
            <w:r w:rsidR="00933046" w:rsidRPr="000B438C">
              <w:rPr>
                <w:rFonts w:ascii="Calibri" w:hAnsi="Calibri" w:cs="Calibri"/>
                <w:b w:val="0"/>
                <w:bCs/>
                <w:sz w:val="16"/>
                <w:szCs w:val="16"/>
              </w:rPr>
              <w:t xml:space="preserve"> – Lesson 1.1</w:t>
            </w:r>
          </w:p>
        </w:tc>
        <w:tc>
          <w:tcPr>
            <w:tcW w:w="458" w:type="pct"/>
            <w:tcBorders>
              <w:top w:val="nil"/>
              <w:bottom w:val="single" w:sz="4" w:space="0" w:color="BFBFBF" w:themeColor="background1" w:themeShade="BF"/>
            </w:tcBorders>
          </w:tcPr>
          <w:p w14:paraId="4F07664B" w14:textId="37DC308D" w:rsidR="00CA3AFE" w:rsidRPr="000B438C" w:rsidRDefault="00933046" w:rsidP="00CA3AFE">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0B438C">
              <w:rPr>
                <w:rFonts w:ascii="Calibri" w:hAnsi="Calibri" w:cs="Calibri"/>
                <w:b w:val="0"/>
                <w:bCs/>
                <w:sz w:val="16"/>
                <w:szCs w:val="16"/>
              </w:rPr>
              <w:t>N/A</w:t>
            </w:r>
          </w:p>
        </w:tc>
      </w:tr>
    </w:tbl>
    <w:p w14:paraId="5C057BDD" w14:textId="77777777" w:rsidR="00EA3B54" w:rsidRDefault="00EA3B54" w:rsidP="00EA3B54"/>
    <w:p w14:paraId="173A96D9" w14:textId="1DE12F87" w:rsidR="00933046" w:rsidRDefault="00933046">
      <w:pPr>
        <w:rPr>
          <w:rFonts w:eastAsiaTheme="majorEastAsia" w:cstheme="majorBidi"/>
          <w:b/>
          <w:iCs/>
          <w:caps/>
          <w:color w:val="1A0083" w:themeColor="accent1"/>
        </w:rPr>
      </w:pPr>
    </w:p>
    <w:p w14:paraId="74E50E07" w14:textId="77777777" w:rsidR="003648A1" w:rsidRDefault="003648A1">
      <w:pPr>
        <w:rPr>
          <w:rFonts w:eastAsiaTheme="majorEastAsia" w:cstheme="majorBidi"/>
          <w:b/>
          <w:iCs/>
          <w:caps/>
          <w:color w:val="1A0083" w:themeColor="accent1"/>
        </w:rPr>
      </w:pPr>
      <w:r>
        <w:br w:type="page"/>
      </w:r>
    </w:p>
    <w:p w14:paraId="0F1E3045" w14:textId="143088DF" w:rsidR="00933046" w:rsidRDefault="00933046" w:rsidP="00C7294C">
      <w:pPr>
        <w:pStyle w:val="Heading2"/>
      </w:pPr>
      <w:bookmarkStart w:id="12" w:name="_Toc209710360"/>
      <w:r>
        <w:lastRenderedPageBreak/>
        <w:t xml:space="preserve">Table </w:t>
      </w:r>
      <w:r w:rsidR="00714009">
        <w:t>2</w:t>
      </w:r>
      <w:r>
        <w:t xml:space="preserve">: Module </w:t>
      </w:r>
      <w:r w:rsidR="00714009">
        <w:t>2</w:t>
      </w:r>
      <w:r>
        <w:t xml:space="preserve"> </w:t>
      </w:r>
      <w:r w:rsidR="00AE0745">
        <w:t>–</w:t>
      </w:r>
      <w:r>
        <w:t xml:space="preserve"> </w:t>
      </w:r>
      <w:r w:rsidR="00C7294C">
        <w:t>W</w:t>
      </w:r>
      <w:r w:rsidR="00B963A0">
        <w:t xml:space="preserve">HS </w:t>
      </w:r>
      <w:r w:rsidR="00AE0745">
        <w:t xml:space="preserve">&amp; </w:t>
      </w:r>
      <w:r w:rsidR="00C7294C">
        <w:t>T</w:t>
      </w:r>
      <w:r w:rsidR="00AE0745">
        <w:t>ools</w:t>
      </w:r>
      <w:bookmarkEnd w:id="12"/>
    </w:p>
    <w:tbl>
      <w:tblPr>
        <w:tblStyle w:val="Tablestyle2"/>
        <w:tblW w:w="4900" w:type="pct"/>
        <w:tblLook w:val="07E0" w:firstRow="1" w:lastRow="1" w:firstColumn="1" w:lastColumn="1" w:noHBand="1" w:noVBand="1"/>
      </w:tblPr>
      <w:tblGrid>
        <w:gridCol w:w="731"/>
        <w:gridCol w:w="544"/>
        <w:gridCol w:w="1558"/>
        <w:gridCol w:w="1984"/>
        <w:gridCol w:w="2981"/>
        <w:gridCol w:w="2409"/>
        <w:gridCol w:w="2412"/>
        <w:gridCol w:w="1273"/>
      </w:tblGrid>
      <w:tr w:rsidR="00CB19B0" w:rsidRPr="00CB19B0" w14:paraId="2F42F01C" w14:textId="77777777" w:rsidTr="1F6CD0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Pr>
          <w:p w14:paraId="142E8CFA" w14:textId="77777777" w:rsidR="00933046" w:rsidRPr="00CB19B0" w:rsidRDefault="00933046" w:rsidP="003A5BAE">
            <w:pPr>
              <w:rPr>
                <w:sz w:val="16"/>
                <w:szCs w:val="16"/>
              </w:rPr>
            </w:pPr>
            <w:r w:rsidRPr="00CB19B0">
              <w:rPr>
                <w:sz w:val="16"/>
                <w:szCs w:val="16"/>
              </w:rPr>
              <w:t>Lesson</w:t>
            </w:r>
          </w:p>
        </w:tc>
        <w:tc>
          <w:tcPr>
            <w:tcW w:w="196" w:type="pct"/>
          </w:tcPr>
          <w:p w14:paraId="58E3185A" w14:textId="77777777" w:rsidR="00933046" w:rsidRPr="00CB19B0" w:rsidRDefault="00933046"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Plan</w:t>
            </w:r>
          </w:p>
        </w:tc>
        <w:tc>
          <w:tcPr>
            <w:tcW w:w="561" w:type="pct"/>
          </w:tcPr>
          <w:p w14:paraId="1B2A241E" w14:textId="77777777" w:rsidR="00933046" w:rsidRPr="00CB19B0" w:rsidRDefault="00933046"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Title</w:t>
            </w:r>
          </w:p>
        </w:tc>
        <w:tc>
          <w:tcPr>
            <w:tcW w:w="714" w:type="pct"/>
          </w:tcPr>
          <w:p w14:paraId="3AB84A32" w14:textId="77777777" w:rsidR="00933046" w:rsidRPr="00CB19B0" w:rsidRDefault="00933046"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Lesson Objectives</w:t>
            </w:r>
          </w:p>
        </w:tc>
        <w:tc>
          <w:tcPr>
            <w:tcW w:w="1073" w:type="pct"/>
          </w:tcPr>
          <w:p w14:paraId="4B033BF3" w14:textId="77777777" w:rsidR="00933046" w:rsidRPr="00CB19B0" w:rsidRDefault="00933046"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Activities</w:t>
            </w:r>
          </w:p>
        </w:tc>
        <w:tc>
          <w:tcPr>
            <w:tcW w:w="867" w:type="pct"/>
          </w:tcPr>
          <w:p w14:paraId="561FC6AC" w14:textId="77777777" w:rsidR="00933046" w:rsidRPr="00CB19B0" w:rsidRDefault="00933046"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Success Criteria &amp; Assessment</w:t>
            </w:r>
          </w:p>
        </w:tc>
        <w:tc>
          <w:tcPr>
            <w:tcW w:w="868" w:type="pct"/>
          </w:tcPr>
          <w:p w14:paraId="1C1595D2" w14:textId="77777777" w:rsidR="00933046" w:rsidRPr="00CB19B0" w:rsidRDefault="00933046"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Resources</w:t>
            </w:r>
          </w:p>
        </w:tc>
        <w:tc>
          <w:tcPr>
            <w:tcW w:w="458" w:type="pct"/>
          </w:tcPr>
          <w:p w14:paraId="03214AE5" w14:textId="77777777" w:rsidR="00933046" w:rsidRPr="00CB19B0" w:rsidRDefault="00933046"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WHS Notes</w:t>
            </w:r>
          </w:p>
        </w:tc>
      </w:tr>
      <w:tr w:rsidR="00292BE9" w:rsidRPr="00CB19B0" w14:paraId="753D9AAD" w14:textId="77777777" w:rsidTr="1F6CD0CB">
        <w:tc>
          <w:tcPr>
            <w:cnfStyle w:val="001000000000" w:firstRow="0" w:lastRow="0" w:firstColumn="1" w:lastColumn="0" w:oddVBand="0" w:evenVBand="0" w:oddHBand="0" w:evenHBand="0" w:firstRowFirstColumn="0" w:firstRowLastColumn="0" w:lastRowFirstColumn="0" w:lastRowLastColumn="0"/>
            <w:tcW w:w="263" w:type="pct"/>
            <w:tcBorders>
              <w:top w:val="nil"/>
              <w:bottom w:val="single" w:sz="4" w:space="0" w:color="BFBFBF" w:themeColor="background1" w:themeShade="BF"/>
            </w:tcBorders>
          </w:tcPr>
          <w:p w14:paraId="36022F80" w14:textId="73D8E0AC" w:rsidR="00292BE9" w:rsidRPr="002E406F" w:rsidRDefault="00292BE9" w:rsidP="00292BE9">
            <w:pPr>
              <w:rPr>
                <w:sz w:val="16"/>
                <w:szCs w:val="16"/>
              </w:rPr>
            </w:pPr>
            <w:r w:rsidRPr="002E406F">
              <w:rPr>
                <w:rFonts w:ascii="Calibri" w:hAnsi="Calibri" w:cs="Calibri"/>
                <w:sz w:val="16"/>
                <w:szCs w:val="16"/>
              </w:rPr>
              <w:t>2.1</w:t>
            </w:r>
          </w:p>
        </w:tc>
        <w:tc>
          <w:tcPr>
            <w:tcW w:w="196" w:type="pct"/>
            <w:tcBorders>
              <w:top w:val="nil"/>
              <w:bottom w:val="single" w:sz="4" w:space="0" w:color="BFBFBF" w:themeColor="background1" w:themeShade="BF"/>
            </w:tcBorders>
          </w:tcPr>
          <w:p w14:paraId="0CE51D5E" w14:textId="62300FD5" w:rsidR="00292BE9" w:rsidRPr="002E406F"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E406F">
              <w:rPr>
                <w:rFonts w:ascii="Apple Color Emoji" w:hAnsi="Apple Color Emoji" w:cs="Apple Color Emoji"/>
                <w:sz w:val="16"/>
                <w:szCs w:val="16"/>
              </w:rPr>
              <w:t>✔️</w:t>
            </w:r>
          </w:p>
        </w:tc>
        <w:tc>
          <w:tcPr>
            <w:tcW w:w="561" w:type="pct"/>
            <w:tcBorders>
              <w:top w:val="nil"/>
              <w:bottom w:val="single" w:sz="4" w:space="0" w:color="BFBFBF" w:themeColor="background1" w:themeShade="BF"/>
            </w:tcBorders>
          </w:tcPr>
          <w:p w14:paraId="4CA446C9" w14:textId="5423ED00"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Intro to Risk Assessments, PPE &amp; SOPs</w:t>
            </w:r>
          </w:p>
        </w:tc>
        <w:tc>
          <w:tcPr>
            <w:tcW w:w="714" w:type="pct"/>
            <w:tcBorders>
              <w:top w:val="nil"/>
              <w:bottom w:val="single" w:sz="4" w:space="0" w:color="BFBFBF" w:themeColor="background1" w:themeShade="BF"/>
            </w:tcBorders>
          </w:tcPr>
          <w:p w14:paraId="553C6A3B" w14:textId="432D11E5"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Define hazard and risk</w:t>
            </w:r>
            <w:r w:rsidRPr="00292BE9">
              <w:rPr>
                <w:rFonts w:ascii="Calibri" w:hAnsi="Calibri" w:cs="Calibri"/>
                <w:sz w:val="16"/>
                <w:szCs w:val="16"/>
              </w:rPr>
              <w:br/>
              <w:t>• Identify PPE</w:t>
            </w:r>
            <w:r w:rsidRPr="00292BE9">
              <w:rPr>
                <w:rFonts w:ascii="Calibri" w:hAnsi="Calibri" w:cs="Calibri"/>
                <w:sz w:val="16"/>
                <w:szCs w:val="16"/>
              </w:rPr>
              <w:br/>
              <w:t>• Interpret SOP steps</w:t>
            </w:r>
          </w:p>
        </w:tc>
        <w:tc>
          <w:tcPr>
            <w:tcW w:w="1073" w:type="pct"/>
            <w:tcBorders>
              <w:top w:val="nil"/>
              <w:bottom w:val="single" w:sz="4" w:space="0" w:color="BFBFBF" w:themeColor="background1" w:themeShade="BF"/>
            </w:tcBorders>
          </w:tcPr>
          <w:p w14:paraId="09C431C7" w14:textId="22A7E941"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Warm-up and Key Concepts (1</w:t>
            </w:r>
            <w:r w:rsidR="00962F3B">
              <w:rPr>
                <w:rFonts w:ascii="Calibri" w:hAnsi="Calibri" w:cs="Calibri"/>
                <w:sz w:val="16"/>
                <w:szCs w:val="16"/>
              </w:rPr>
              <w:t>5</w:t>
            </w:r>
            <w:r w:rsidRPr="00292BE9">
              <w:rPr>
                <w:rFonts w:ascii="Calibri" w:hAnsi="Calibri" w:cs="Calibri"/>
                <w:sz w:val="16"/>
                <w:szCs w:val="16"/>
              </w:rPr>
              <w:t xml:space="preserve"> mins)</w:t>
            </w:r>
            <w:r w:rsidRPr="00292BE9">
              <w:rPr>
                <w:rFonts w:ascii="Calibri" w:hAnsi="Calibri" w:cs="Calibri"/>
                <w:sz w:val="16"/>
                <w:szCs w:val="16"/>
              </w:rPr>
              <w:br/>
              <w:t>• PPE Matching Activity (1</w:t>
            </w:r>
            <w:r w:rsidR="006F5D6A">
              <w:rPr>
                <w:rFonts w:ascii="Calibri" w:hAnsi="Calibri" w:cs="Calibri"/>
                <w:sz w:val="16"/>
                <w:szCs w:val="16"/>
              </w:rPr>
              <w:t>0</w:t>
            </w:r>
            <w:r w:rsidRPr="00292BE9">
              <w:rPr>
                <w:rFonts w:ascii="Calibri" w:hAnsi="Calibri" w:cs="Calibri"/>
                <w:sz w:val="16"/>
                <w:szCs w:val="16"/>
              </w:rPr>
              <w:t xml:space="preserve"> mins)</w:t>
            </w:r>
            <w:r w:rsidRPr="00292BE9">
              <w:rPr>
                <w:rFonts w:ascii="Calibri" w:hAnsi="Calibri" w:cs="Calibri"/>
                <w:sz w:val="16"/>
                <w:szCs w:val="16"/>
              </w:rPr>
              <w:br/>
              <w:t>• Intro to SOPs (15 mins)</w:t>
            </w:r>
            <w:r w:rsidRPr="00292BE9">
              <w:rPr>
                <w:rFonts w:ascii="Calibri" w:hAnsi="Calibri" w:cs="Calibri"/>
                <w:sz w:val="16"/>
                <w:szCs w:val="16"/>
              </w:rPr>
              <w:br/>
              <w:t>• Safety Quiz (20 mins)</w:t>
            </w:r>
            <w:r w:rsidRPr="00292BE9">
              <w:rPr>
                <w:rFonts w:ascii="Calibri" w:hAnsi="Calibri" w:cs="Calibri"/>
                <w:sz w:val="16"/>
                <w:szCs w:val="16"/>
              </w:rPr>
              <w:br/>
              <w:t>• Review and Reflection (10 mins)</w:t>
            </w:r>
          </w:p>
        </w:tc>
        <w:tc>
          <w:tcPr>
            <w:tcW w:w="867" w:type="pct"/>
            <w:tcBorders>
              <w:top w:val="nil"/>
              <w:bottom w:val="single" w:sz="4" w:space="0" w:color="BFBFBF" w:themeColor="background1" w:themeShade="BF"/>
            </w:tcBorders>
          </w:tcPr>
          <w:p w14:paraId="5C753705" w14:textId="092D6CCF"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Students explain hazard vs risk, identify PPE, and sequence SOP steps</w:t>
            </w:r>
          </w:p>
        </w:tc>
        <w:tc>
          <w:tcPr>
            <w:tcW w:w="868" w:type="pct"/>
            <w:tcBorders>
              <w:top w:val="nil"/>
              <w:bottom w:val="single" w:sz="4" w:space="0" w:color="BFBFBF" w:themeColor="background1" w:themeShade="BF"/>
            </w:tcBorders>
          </w:tcPr>
          <w:p w14:paraId="17CCA7EA" w14:textId="18D3D8CD"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PowerPoint – 2.1 Intro to RA, PPE &amp; SOPs</w:t>
            </w:r>
            <w:r w:rsidRPr="00292BE9">
              <w:rPr>
                <w:rFonts w:ascii="Calibri" w:hAnsi="Calibri" w:cs="Calibri"/>
                <w:sz w:val="16"/>
                <w:szCs w:val="16"/>
              </w:rPr>
              <w:br/>
              <w:t>• Safety Quiz Worksheet</w:t>
            </w:r>
            <w:r w:rsidRPr="00292BE9">
              <w:rPr>
                <w:rFonts w:ascii="Calibri" w:hAnsi="Calibri" w:cs="Calibri"/>
                <w:sz w:val="16"/>
                <w:szCs w:val="16"/>
              </w:rPr>
              <w:br/>
              <w:t>• Safety Quiz – Answer Key &amp; Grading</w:t>
            </w:r>
          </w:p>
        </w:tc>
        <w:tc>
          <w:tcPr>
            <w:tcW w:w="458" w:type="pct"/>
            <w:tcBorders>
              <w:top w:val="nil"/>
              <w:bottom w:val="single" w:sz="4" w:space="0" w:color="BFBFBF" w:themeColor="background1" w:themeShade="BF"/>
            </w:tcBorders>
          </w:tcPr>
          <w:p w14:paraId="21528178" w14:textId="3846ABD9"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Ensure classroom is quiz-ready; prep visuals and PPE</w:t>
            </w:r>
          </w:p>
        </w:tc>
      </w:tr>
      <w:tr w:rsidR="00292BE9" w:rsidRPr="00CB19B0" w14:paraId="2818D718" w14:textId="77777777" w:rsidTr="1F6CD0CB">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tcBorders>
          </w:tcPr>
          <w:p w14:paraId="5763E6FE" w14:textId="5453047A" w:rsidR="00292BE9" w:rsidRPr="002E406F" w:rsidRDefault="00292BE9" w:rsidP="00292BE9">
            <w:pPr>
              <w:rPr>
                <w:sz w:val="16"/>
                <w:szCs w:val="16"/>
              </w:rPr>
            </w:pPr>
            <w:r w:rsidRPr="002E406F">
              <w:rPr>
                <w:rFonts w:ascii="Calibri" w:hAnsi="Calibri" w:cs="Calibri"/>
                <w:sz w:val="16"/>
                <w:szCs w:val="16"/>
              </w:rPr>
              <w:t>2.2</w:t>
            </w:r>
          </w:p>
        </w:tc>
        <w:tc>
          <w:tcPr>
            <w:tcW w:w="196" w:type="pct"/>
            <w:tcBorders>
              <w:top w:val="single" w:sz="4" w:space="0" w:color="BFBFBF" w:themeColor="background1" w:themeShade="BF"/>
            </w:tcBorders>
          </w:tcPr>
          <w:p w14:paraId="2EA179C3" w14:textId="0FDF9484" w:rsidR="00292BE9" w:rsidRPr="002E406F"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E406F">
              <w:rPr>
                <w:rFonts w:ascii="Apple Color Emoji" w:hAnsi="Apple Color Emoji" w:cs="Apple Color Emoji"/>
                <w:sz w:val="16"/>
                <w:szCs w:val="16"/>
              </w:rPr>
              <w:t>✔️</w:t>
            </w:r>
          </w:p>
        </w:tc>
        <w:tc>
          <w:tcPr>
            <w:tcW w:w="561" w:type="pct"/>
            <w:tcBorders>
              <w:top w:val="single" w:sz="4" w:space="0" w:color="BFBFBF" w:themeColor="background1" w:themeShade="BF"/>
            </w:tcBorders>
          </w:tcPr>
          <w:p w14:paraId="03C8FF5E" w14:textId="247F819E"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Workshop Tour &amp; Safety Zones</w:t>
            </w:r>
          </w:p>
        </w:tc>
        <w:tc>
          <w:tcPr>
            <w:tcW w:w="714" w:type="pct"/>
            <w:tcBorders>
              <w:top w:val="single" w:sz="4" w:space="0" w:color="BFBFBF" w:themeColor="background1" w:themeShade="BF"/>
            </w:tcBorders>
          </w:tcPr>
          <w:p w14:paraId="50F95E3D" w14:textId="6C766D10"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Locate emergency exits and signage</w:t>
            </w:r>
            <w:r w:rsidRPr="00292BE9">
              <w:rPr>
                <w:rFonts w:ascii="Calibri" w:hAnsi="Calibri" w:cs="Calibri"/>
                <w:sz w:val="16"/>
                <w:szCs w:val="16"/>
              </w:rPr>
              <w:br/>
              <w:t>• Identify PPE and hazard zones</w:t>
            </w:r>
            <w:r w:rsidRPr="00292BE9">
              <w:rPr>
                <w:rFonts w:ascii="Calibri" w:hAnsi="Calibri" w:cs="Calibri"/>
                <w:sz w:val="16"/>
                <w:szCs w:val="16"/>
              </w:rPr>
              <w:br/>
              <w:t>• Recognise safe movement paths</w:t>
            </w:r>
          </w:p>
        </w:tc>
        <w:tc>
          <w:tcPr>
            <w:tcW w:w="1073" w:type="pct"/>
            <w:tcBorders>
              <w:top w:val="single" w:sz="4" w:space="0" w:color="BFBFBF" w:themeColor="background1" w:themeShade="BF"/>
            </w:tcBorders>
          </w:tcPr>
          <w:p w14:paraId="09A120A2" w14:textId="215E03B9"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Pre-Tour Briefing (10 mins)</w:t>
            </w:r>
            <w:r w:rsidRPr="00292BE9">
              <w:rPr>
                <w:rFonts w:ascii="Calibri" w:hAnsi="Calibri" w:cs="Calibri"/>
                <w:sz w:val="16"/>
                <w:szCs w:val="16"/>
              </w:rPr>
              <w:br/>
              <w:t>• Workshop Safety Tour (30 mins)</w:t>
            </w:r>
            <w:r w:rsidRPr="00292BE9">
              <w:rPr>
                <w:rFonts w:ascii="Calibri" w:hAnsi="Calibri" w:cs="Calibri"/>
                <w:sz w:val="16"/>
                <w:szCs w:val="16"/>
              </w:rPr>
              <w:br/>
              <w:t>• Zone Sketch (20 mins)</w:t>
            </w:r>
            <w:r w:rsidRPr="00292BE9">
              <w:rPr>
                <w:rFonts w:ascii="Calibri" w:hAnsi="Calibri" w:cs="Calibri"/>
                <w:sz w:val="16"/>
                <w:szCs w:val="16"/>
              </w:rPr>
              <w:br/>
              <w:t>• Review and Sign-Off (10 mins)</w:t>
            </w:r>
          </w:p>
        </w:tc>
        <w:tc>
          <w:tcPr>
            <w:tcW w:w="867" w:type="pct"/>
            <w:tcBorders>
              <w:top w:val="single" w:sz="4" w:space="0" w:color="BFBFBF" w:themeColor="background1" w:themeShade="BF"/>
            </w:tcBorders>
          </w:tcPr>
          <w:p w14:paraId="056D8B7F" w14:textId="563B04D1"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Students label floorplan and complete safety induction checklist</w:t>
            </w:r>
          </w:p>
        </w:tc>
        <w:tc>
          <w:tcPr>
            <w:tcW w:w="868" w:type="pct"/>
            <w:tcBorders>
              <w:top w:val="single" w:sz="4" w:space="0" w:color="BFBFBF" w:themeColor="background1" w:themeShade="BF"/>
            </w:tcBorders>
          </w:tcPr>
          <w:p w14:paraId="568D33CB" w14:textId="4AAB5655"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Workshop Tour &amp; Safety Zones Worksheet</w:t>
            </w:r>
            <w:r w:rsidRPr="00292BE9">
              <w:rPr>
                <w:rFonts w:ascii="Calibri" w:hAnsi="Calibri" w:cs="Calibri"/>
                <w:sz w:val="16"/>
                <w:szCs w:val="16"/>
              </w:rPr>
              <w:br/>
              <w:t>• Induction Sign-Off Sheet</w:t>
            </w:r>
            <w:r w:rsidRPr="00292BE9">
              <w:rPr>
                <w:rFonts w:ascii="Calibri" w:hAnsi="Calibri" w:cs="Calibri"/>
                <w:sz w:val="16"/>
                <w:szCs w:val="16"/>
              </w:rPr>
              <w:br/>
              <w:t>• Workshop Induction (background info)</w:t>
            </w:r>
          </w:p>
        </w:tc>
        <w:tc>
          <w:tcPr>
            <w:tcW w:w="458" w:type="pct"/>
            <w:tcBorders>
              <w:top w:val="single" w:sz="4" w:space="0" w:color="BFBFBF" w:themeColor="background1" w:themeShade="BF"/>
            </w:tcBorders>
          </w:tcPr>
          <w:p w14:paraId="0208D67B" w14:textId="08E78694"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Machines off; PPE worn; emergency signage visible</w:t>
            </w:r>
          </w:p>
        </w:tc>
      </w:tr>
      <w:tr w:rsidR="00292BE9" w:rsidRPr="00CB19B0" w14:paraId="79C7DA8F" w14:textId="77777777" w:rsidTr="1F6CD0CB">
        <w:tc>
          <w:tcPr>
            <w:cnfStyle w:val="001000000000" w:firstRow="0" w:lastRow="0" w:firstColumn="1" w:lastColumn="0" w:oddVBand="0" w:evenVBand="0" w:oddHBand="0" w:evenHBand="0" w:firstRowFirstColumn="0" w:firstRowLastColumn="0" w:lastRowFirstColumn="0" w:lastRowLastColumn="0"/>
            <w:tcW w:w="263" w:type="pct"/>
          </w:tcPr>
          <w:p w14:paraId="5C008637" w14:textId="58C54976" w:rsidR="00292BE9" w:rsidRPr="002E406F" w:rsidRDefault="00292BE9" w:rsidP="00292BE9">
            <w:pPr>
              <w:rPr>
                <w:sz w:val="16"/>
                <w:szCs w:val="16"/>
              </w:rPr>
            </w:pPr>
            <w:r w:rsidRPr="002E406F">
              <w:rPr>
                <w:rFonts w:ascii="Calibri" w:hAnsi="Calibri" w:cs="Calibri"/>
                <w:sz w:val="16"/>
                <w:szCs w:val="16"/>
              </w:rPr>
              <w:t>2.3</w:t>
            </w:r>
          </w:p>
        </w:tc>
        <w:tc>
          <w:tcPr>
            <w:tcW w:w="196" w:type="pct"/>
          </w:tcPr>
          <w:p w14:paraId="1B29DC4D" w14:textId="23A023BD" w:rsidR="00292BE9" w:rsidRPr="002E406F"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E406F">
              <w:rPr>
                <w:rFonts w:ascii="Apple Color Emoji" w:hAnsi="Apple Color Emoji" w:cs="Apple Color Emoji"/>
                <w:sz w:val="16"/>
                <w:szCs w:val="16"/>
              </w:rPr>
              <w:t>✔️</w:t>
            </w:r>
          </w:p>
        </w:tc>
        <w:tc>
          <w:tcPr>
            <w:tcW w:w="561" w:type="pct"/>
          </w:tcPr>
          <w:p w14:paraId="2FF5342A" w14:textId="0C08D63D"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Hazard Identification &amp; Risk Matrix</w:t>
            </w:r>
          </w:p>
        </w:tc>
        <w:tc>
          <w:tcPr>
            <w:tcW w:w="714" w:type="pct"/>
          </w:tcPr>
          <w:p w14:paraId="6CDEFFF4" w14:textId="5464EEF2"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Distinguish hazard vs risk</w:t>
            </w:r>
            <w:r w:rsidRPr="00292BE9">
              <w:br/>
            </w:r>
            <w:r w:rsidRPr="00292BE9">
              <w:rPr>
                <w:rFonts w:ascii="Calibri" w:hAnsi="Calibri" w:cs="Calibri"/>
                <w:sz w:val="16"/>
                <w:szCs w:val="16"/>
              </w:rPr>
              <w:t>• Use 3x3 Risk Matrix</w:t>
            </w:r>
            <w:r w:rsidRPr="00292BE9">
              <w:br/>
            </w:r>
            <w:r w:rsidRPr="00292BE9">
              <w:rPr>
                <w:rFonts w:ascii="Calibri" w:hAnsi="Calibri" w:cs="Calibri"/>
                <w:sz w:val="16"/>
                <w:szCs w:val="16"/>
              </w:rPr>
              <w:t>• Apply Hierarchy of Controls</w:t>
            </w:r>
          </w:p>
        </w:tc>
        <w:tc>
          <w:tcPr>
            <w:tcW w:w="1073" w:type="pct"/>
          </w:tcPr>
          <w:p w14:paraId="420E2588" w14:textId="1EC88A59"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Introduction: Hazards and Risks (10 mins)</w:t>
            </w:r>
            <w:r w:rsidRPr="00292BE9">
              <w:rPr>
                <w:rFonts w:ascii="Calibri" w:hAnsi="Calibri" w:cs="Calibri"/>
                <w:sz w:val="16"/>
                <w:szCs w:val="16"/>
              </w:rPr>
              <w:br/>
              <w:t>• Explore the Risk Matrix (10 mins)</w:t>
            </w:r>
            <w:r w:rsidRPr="00292BE9">
              <w:rPr>
                <w:rFonts w:ascii="Calibri" w:hAnsi="Calibri" w:cs="Calibri"/>
                <w:sz w:val="16"/>
                <w:szCs w:val="16"/>
              </w:rPr>
              <w:br/>
              <w:t>• Apply the Matrix (30 mins)</w:t>
            </w:r>
            <w:r w:rsidRPr="00292BE9">
              <w:rPr>
                <w:rFonts w:ascii="Calibri" w:hAnsi="Calibri" w:cs="Calibri"/>
                <w:sz w:val="16"/>
                <w:szCs w:val="16"/>
              </w:rPr>
              <w:br/>
              <w:t>• Class Discussion and Review (10 mins)</w:t>
            </w:r>
            <w:r w:rsidRPr="00292BE9">
              <w:rPr>
                <w:rFonts w:ascii="Calibri" w:hAnsi="Calibri" w:cs="Calibri"/>
                <w:sz w:val="16"/>
                <w:szCs w:val="16"/>
              </w:rPr>
              <w:br/>
              <w:t>• Reflection and Wrap-Up (10 mins)</w:t>
            </w:r>
          </w:p>
        </w:tc>
        <w:tc>
          <w:tcPr>
            <w:tcW w:w="867" w:type="pct"/>
          </w:tcPr>
          <w:p w14:paraId="33C2AFD8" w14:textId="03CB6DA8"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Complete risk matrix and identify controls for each scenario</w:t>
            </w:r>
          </w:p>
        </w:tc>
        <w:tc>
          <w:tcPr>
            <w:tcW w:w="868" w:type="pct"/>
          </w:tcPr>
          <w:p w14:paraId="4EE0B85A" w14:textId="11EA3DB5"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PowerPoint – 2.3 Hazard ID &amp; Risk Matrix</w:t>
            </w:r>
            <w:r w:rsidRPr="00292BE9">
              <w:rPr>
                <w:rFonts w:ascii="Calibri" w:hAnsi="Calibri" w:cs="Calibri"/>
                <w:sz w:val="16"/>
                <w:szCs w:val="16"/>
              </w:rPr>
              <w:br/>
              <w:t>• Hazard ID &amp; Risk Matrix Worksheet</w:t>
            </w:r>
          </w:p>
        </w:tc>
        <w:tc>
          <w:tcPr>
            <w:tcW w:w="458" w:type="pct"/>
          </w:tcPr>
          <w:p w14:paraId="1E0D2818" w14:textId="654DCF8B"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Use prop tools; no active machinery; highlight control strategies</w:t>
            </w:r>
          </w:p>
        </w:tc>
      </w:tr>
      <w:tr w:rsidR="00292BE9" w:rsidRPr="00CB19B0" w14:paraId="36016EB3" w14:textId="77777777" w:rsidTr="1F6CD0CB">
        <w:tc>
          <w:tcPr>
            <w:cnfStyle w:val="001000000000" w:firstRow="0" w:lastRow="0" w:firstColumn="1" w:lastColumn="0" w:oddVBand="0" w:evenVBand="0" w:oddHBand="0" w:evenHBand="0" w:firstRowFirstColumn="0" w:firstRowLastColumn="0" w:lastRowFirstColumn="0" w:lastRowLastColumn="0"/>
            <w:tcW w:w="263" w:type="pct"/>
            <w:tcBorders>
              <w:bottom w:val="single" w:sz="4" w:space="0" w:color="BFBFBF" w:themeColor="background1" w:themeShade="BF"/>
            </w:tcBorders>
          </w:tcPr>
          <w:p w14:paraId="0318A8D9" w14:textId="35CCBFA6" w:rsidR="00292BE9" w:rsidRPr="002E406F" w:rsidRDefault="00292BE9" w:rsidP="00292BE9">
            <w:pPr>
              <w:rPr>
                <w:sz w:val="16"/>
                <w:szCs w:val="16"/>
              </w:rPr>
            </w:pPr>
            <w:r w:rsidRPr="002E406F">
              <w:rPr>
                <w:rFonts w:ascii="Calibri" w:hAnsi="Calibri" w:cs="Calibri"/>
                <w:sz w:val="16"/>
                <w:szCs w:val="16"/>
              </w:rPr>
              <w:t>2.4</w:t>
            </w:r>
          </w:p>
        </w:tc>
        <w:tc>
          <w:tcPr>
            <w:tcW w:w="196" w:type="pct"/>
            <w:tcBorders>
              <w:bottom w:val="single" w:sz="4" w:space="0" w:color="BFBFBF" w:themeColor="background1" w:themeShade="BF"/>
            </w:tcBorders>
          </w:tcPr>
          <w:p w14:paraId="64123AE9" w14:textId="0AE103D2" w:rsidR="00292BE9" w:rsidRPr="002E406F"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E406F">
              <w:rPr>
                <w:rFonts w:ascii="Apple Color Emoji" w:hAnsi="Apple Color Emoji" w:cs="Apple Color Emoji"/>
                <w:sz w:val="16"/>
                <w:szCs w:val="16"/>
              </w:rPr>
              <w:t>✔️</w:t>
            </w:r>
          </w:p>
        </w:tc>
        <w:tc>
          <w:tcPr>
            <w:tcW w:w="561" w:type="pct"/>
            <w:tcBorders>
              <w:bottom w:val="single" w:sz="4" w:space="0" w:color="BFBFBF" w:themeColor="background1" w:themeShade="BF"/>
            </w:tcBorders>
          </w:tcPr>
          <w:p w14:paraId="2A6AF1B0" w14:textId="6533B978"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Tool Identification &amp; Safety</w:t>
            </w:r>
          </w:p>
        </w:tc>
        <w:tc>
          <w:tcPr>
            <w:tcW w:w="714" w:type="pct"/>
            <w:tcBorders>
              <w:bottom w:val="single" w:sz="4" w:space="0" w:color="BFBFBF" w:themeColor="background1" w:themeShade="BF"/>
            </w:tcBorders>
          </w:tcPr>
          <w:p w14:paraId="0C5F24D0" w14:textId="77777777" w:rsidR="00292BE9" w:rsidRPr="00292BE9" w:rsidRDefault="00292BE9" w:rsidP="00292BE9">
            <w:pPr>
              <w:spacing w:after="0"/>
              <w:cnfStyle w:val="000000000000" w:firstRow="0" w:lastRow="0" w:firstColumn="0" w:lastColumn="0" w:oddVBand="0" w:evenVBand="0" w:oddHBand="0" w:evenHBand="0" w:firstRowFirstColumn="0" w:firstRowLastColumn="0" w:lastRowFirstColumn="0" w:lastRowLastColumn="0"/>
            </w:pPr>
            <w:r w:rsidRPr="00292BE9">
              <w:rPr>
                <w:rFonts w:ascii="Calibri" w:hAnsi="Calibri" w:cs="Calibri"/>
                <w:sz w:val="16"/>
                <w:szCs w:val="16"/>
              </w:rPr>
              <w:t>• Identify tools and functions</w:t>
            </w:r>
          </w:p>
          <w:p w14:paraId="3913E879" w14:textId="77777777" w:rsidR="00292BE9" w:rsidRPr="00292BE9" w:rsidRDefault="00292BE9" w:rsidP="00292BE9">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92BE9">
              <w:rPr>
                <w:rFonts w:ascii="Calibri" w:hAnsi="Calibri" w:cs="Calibri"/>
                <w:sz w:val="16"/>
                <w:szCs w:val="16"/>
              </w:rPr>
              <w:t>• Apply tool safety practices</w:t>
            </w:r>
          </w:p>
          <w:p w14:paraId="63C6ACC6" w14:textId="77777777"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p>
        </w:tc>
        <w:tc>
          <w:tcPr>
            <w:tcW w:w="1073" w:type="pct"/>
            <w:tcBorders>
              <w:bottom w:val="single" w:sz="4" w:space="0" w:color="BFBFBF" w:themeColor="background1" w:themeShade="BF"/>
            </w:tcBorders>
          </w:tcPr>
          <w:p w14:paraId="2A9A6F25" w14:textId="77777777" w:rsidR="00292BE9" w:rsidRPr="00292BE9" w:rsidRDefault="00292BE9" w:rsidP="00292BE9">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92BE9">
              <w:rPr>
                <w:rFonts w:ascii="Calibri" w:hAnsi="Calibri" w:cs="Calibri"/>
                <w:sz w:val="16"/>
                <w:szCs w:val="16"/>
              </w:rPr>
              <w:t>• Introduction: Tool Categories &amp; Safety (10 mins)</w:t>
            </w:r>
          </w:p>
          <w:p w14:paraId="01A69E36" w14:textId="71F426E4" w:rsidR="00292BE9" w:rsidRPr="00292BE9" w:rsidRDefault="00292BE9" w:rsidP="00292BE9">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27C55">
              <w:rPr>
                <w:rFonts w:ascii="Calibri" w:hAnsi="Calibri" w:cs="Calibri"/>
                <w:sz w:val="16"/>
                <w:szCs w:val="16"/>
              </w:rPr>
              <w:t xml:space="preserve">• Teacher Demo and </w:t>
            </w:r>
            <w:r w:rsidR="00127C55" w:rsidRPr="00127C55">
              <w:rPr>
                <w:rFonts w:ascii="Calibri" w:hAnsi="Calibri" w:cs="Calibri"/>
                <w:sz w:val="16"/>
                <w:szCs w:val="16"/>
              </w:rPr>
              <w:t xml:space="preserve">Power </w:t>
            </w:r>
            <w:r w:rsidRPr="00127C55">
              <w:rPr>
                <w:rFonts w:ascii="Calibri" w:hAnsi="Calibri" w:cs="Calibri"/>
                <w:sz w:val="16"/>
                <w:szCs w:val="16"/>
              </w:rPr>
              <w:t>Tools</w:t>
            </w:r>
            <w:r w:rsidR="00127C55">
              <w:rPr>
                <w:rFonts w:ascii="Calibri" w:hAnsi="Calibri" w:cs="Calibri"/>
                <w:sz w:val="16"/>
                <w:szCs w:val="16"/>
              </w:rPr>
              <w:t xml:space="preserve"> </w:t>
            </w:r>
            <w:r w:rsidRPr="00127C55">
              <w:rPr>
                <w:rFonts w:ascii="Calibri" w:hAnsi="Calibri" w:cs="Calibri"/>
                <w:sz w:val="16"/>
                <w:szCs w:val="16"/>
              </w:rPr>
              <w:t>(1</w:t>
            </w:r>
            <w:r w:rsidR="00127C55" w:rsidRPr="00127C55">
              <w:rPr>
                <w:rFonts w:ascii="Calibri" w:hAnsi="Calibri" w:cs="Calibri"/>
                <w:sz w:val="16"/>
                <w:szCs w:val="16"/>
              </w:rPr>
              <w:t>5</w:t>
            </w:r>
            <w:r w:rsidRPr="00127C55">
              <w:rPr>
                <w:rFonts w:ascii="Calibri" w:hAnsi="Calibri" w:cs="Calibri"/>
                <w:sz w:val="16"/>
                <w:szCs w:val="16"/>
              </w:rPr>
              <w:t xml:space="preserve"> mins)</w:t>
            </w:r>
            <w:r w:rsidRPr="00292BE9">
              <w:rPr>
                <w:rFonts w:ascii="Calibri" w:hAnsi="Calibri" w:cs="Calibri"/>
                <w:sz w:val="16"/>
                <w:szCs w:val="16"/>
              </w:rPr>
              <w:br/>
              <w:t>• Station Rotations</w:t>
            </w:r>
            <w:r w:rsidR="006A3006">
              <w:rPr>
                <w:rFonts w:ascii="Calibri" w:hAnsi="Calibri" w:cs="Calibri"/>
                <w:sz w:val="16"/>
                <w:szCs w:val="16"/>
              </w:rPr>
              <w:t xml:space="preserve"> + Tool ID &amp; Safety Worksheet</w:t>
            </w:r>
            <w:r w:rsidRPr="00292BE9">
              <w:rPr>
                <w:rFonts w:ascii="Calibri" w:hAnsi="Calibri" w:cs="Calibri"/>
                <w:sz w:val="16"/>
                <w:szCs w:val="16"/>
              </w:rPr>
              <w:t xml:space="preserve"> (40 mins)</w:t>
            </w:r>
          </w:p>
          <w:p w14:paraId="57DF1ED7" w14:textId="7E26AF54"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xml:space="preserve">• </w:t>
            </w:r>
            <w:r w:rsidR="006A3006">
              <w:rPr>
                <w:rFonts w:ascii="Calibri" w:hAnsi="Calibri" w:cs="Calibri"/>
                <w:sz w:val="16"/>
                <w:szCs w:val="16"/>
              </w:rPr>
              <w:t>Group Debrief (5 mins)</w:t>
            </w:r>
          </w:p>
        </w:tc>
        <w:tc>
          <w:tcPr>
            <w:tcW w:w="867" w:type="pct"/>
            <w:tcBorders>
              <w:bottom w:val="single" w:sz="4" w:space="0" w:color="BFBFBF" w:themeColor="background1" w:themeShade="BF"/>
            </w:tcBorders>
          </w:tcPr>
          <w:p w14:paraId="25AF0210" w14:textId="66021A0E"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Students match tools to names and safety tips</w:t>
            </w:r>
          </w:p>
        </w:tc>
        <w:tc>
          <w:tcPr>
            <w:tcW w:w="868" w:type="pct"/>
            <w:tcBorders>
              <w:bottom w:val="single" w:sz="4" w:space="0" w:color="BFBFBF" w:themeColor="background1" w:themeShade="BF"/>
            </w:tcBorders>
          </w:tcPr>
          <w:p w14:paraId="45EEDF20" w14:textId="2C8B6FC7"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PowerPoint – 2.4 Tool ID &amp; Safety</w:t>
            </w:r>
            <w:r w:rsidRPr="00292BE9">
              <w:rPr>
                <w:rFonts w:ascii="Calibri" w:hAnsi="Calibri" w:cs="Calibri"/>
                <w:sz w:val="16"/>
                <w:szCs w:val="16"/>
              </w:rPr>
              <w:br/>
              <w:t>• Tool ID &amp; Safety Worksheet</w:t>
            </w:r>
            <w:r w:rsidRPr="00292BE9">
              <w:rPr>
                <w:rFonts w:ascii="Calibri" w:hAnsi="Calibri" w:cs="Calibri"/>
                <w:sz w:val="16"/>
                <w:szCs w:val="16"/>
              </w:rPr>
              <w:br/>
              <w:t>• Glossary of Workshop Terms</w:t>
            </w:r>
            <w:r w:rsidRPr="00292BE9">
              <w:rPr>
                <w:rFonts w:ascii="Calibri" w:hAnsi="Calibri" w:cs="Calibri"/>
                <w:sz w:val="16"/>
                <w:szCs w:val="16"/>
              </w:rPr>
              <w:br/>
              <w:t>• Tools Summary Sheet</w:t>
            </w:r>
          </w:p>
        </w:tc>
        <w:tc>
          <w:tcPr>
            <w:tcW w:w="458" w:type="pct"/>
            <w:tcBorders>
              <w:bottom w:val="single" w:sz="4" w:space="0" w:color="BFBFBF" w:themeColor="background1" w:themeShade="BF"/>
            </w:tcBorders>
          </w:tcPr>
          <w:p w14:paraId="77F2BB1E" w14:textId="1591B824"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Tools remain stationary; enforce PPE and safe movement</w:t>
            </w:r>
          </w:p>
        </w:tc>
      </w:tr>
      <w:tr w:rsidR="00292BE9" w:rsidRPr="00CB19B0" w14:paraId="0EFDE96D" w14:textId="77777777" w:rsidTr="1F6CD0CB">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7000AC28" w14:textId="6BF5921D" w:rsidR="00292BE9" w:rsidRPr="002E406F" w:rsidRDefault="00292BE9" w:rsidP="00292BE9">
            <w:pPr>
              <w:rPr>
                <w:sz w:val="16"/>
                <w:szCs w:val="16"/>
              </w:rPr>
            </w:pPr>
            <w:r w:rsidRPr="002E406F">
              <w:rPr>
                <w:rFonts w:ascii="Calibri" w:hAnsi="Calibri" w:cs="Calibri"/>
                <w:sz w:val="16"/>
                <w:szCs w:val="16"/>
              </w:rPr>
              <w:t>2.5</w:t>
            </w:r>
          </w:p>
        </w:tc>
        <w:tc>
          <w:tcPr>
            <w:tcW w:w="196" w:type="pct"/>
            <w:tcBorders>
              <w:top w:val="single" w:sz="4" w:space="0" w:color="BFBFBF" w:themeColor="background1" w:themeShade="BF"/>
              <w:bottom w:val="single" w:sz="4" w:space="0" w:color="BFBFBF" w:themeColor="background1" w:themeShade="BF"/>
            </w:tcBorders>
          </w:tcPr>
          <w:p w14:paraId="64D96048" w14:textId="46F3472A" w:rsidR="00292BE9" w:rsidRPr="002E406F"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E406F">
              <w:rPr>
                <w:rFonts w:ascii="Apple Color Emoji" w:hAnsi="Apple Color Emoji" w:cs="Apple Color Emoji"/>
                <w:sz w:val="16"/>
                <w:szCs w:val="16"/>
              </w:rPr>
              <w:t>✔️</w:t>
            </w:r>
          </w:p>
        </w:tc>
        <w:tc>
          <w:tcPr>
            <w:tcW w:w="561" w:type="pct"/>
            <w:tcBorders>
              <w:top w:val="single" w:sz="4" w:space="0" w:color="BFBFBF" w:themeColor="background1" w:themeShade="BF"/>
              <w:bottom w:val="single" w:sz="4" w:space="0" w:color="BFBFBF" w:themeColor="background1" w:themeShade="BF"/>
            </w:tcBorders>
          </w:tcPr>
          <w:p w14:paraId="024F9DC6" w14:textId="6D1BC288"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WHS Quiz &amp; Logbook Practice</w:t>
            </w:r>
          </w:p>
        </w:tc>
        <w:tc>
          <w:tcPr>
            <w:tcW w:w="714" w:type="pct"/>
            <w:tcBorders>
              <w:top w:val="single" w:sz="4" w:space="0" w:color="BFBFBF" w:themeColor="background1" w:themeShade="BF"/>
              <w:bottom w:val="single" w:sz="4" w:space="0" w:color="BFBFBF" w:themeColor="background1" w:themeShade="BF"/>
            </w:tcBorders>
          </w:tcPr>
          <w:p w14:paraId="436472D2" w14:textId="4E4028FE"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Complete safety quiz</w:t>
            </w:r>
            <w:r w:rsidRPr="00292BE9">
              <w:rPr>
                <w:rFonts w:ascii="Calibri" w:hAnsi="Calibri" w:cs="Calibri"/>
                <w:sz w:val="16"/>
                <w:szCs w:val="16"/>
              </w:rPr>
              <w:br/>
              <w:t>• Record WHS info using codes</w:t>
            </w:r>
          </w:p>
        </w:tc>
        <w:tc>
          <w:tcPr>
            <w:tcW w:w="1073" w:type="pct"/>
            <w:tcBorders>
              <w:top w:val="single" w:sz="4" w:space="0" w:color="BFBFBF" w:themeColor="background1" w:themeShade="BF"/>
              <w:bottom w:val="single" w:sz="4" w:space="0" w:color="BFBFBF" w:themeColor="background1" w:themeShade="BF"/>
            </w:tcBorders>
          </w:tcPr>
          <w:p w14:paraId="7F95BD7A" w14:textId="316FF17E"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WHS Quiz Introduction (10 mins)</w:t>
            </w:r>
            <w:r w:rsidRPr="00292BE9">
              <w:rPr>
                <w:rFonts w:ascii="Calibri" w:hAnsi="Calibri" w:cs="Calibri"/>
                <w:sz w:val="16"/>
                <w:szCs w:val="16"/>
              </w:rPr>
              <w:br/>
              <w:t>• WHS Quiz Completion (25 mins)</w:t>
            </w:r>
            <w:r w:rsidRPr="00292BE9">
              <w:rPr>
                <w:rFonts w:ascii="Calibri" w:hAnsi="Calibri" w:cs="Calibri"/>
                <w:sz w:val="16"/>
                <w:szCs w:val="16"/>
              </w:rPr>
              <w:br/>
              <w:t>• Debrief and Discussion (10 mins)</w:t>
            </w:r>
            <w:r w:rsidRPr="00292BE9">
              <w:rPr>
                <w:rFonts w:ascii="Calibri" w:hAnsi="Calibri" w:cs="Calibri"/>
                <w:sz w:val="16"/>
                <w:szCs w:val="16"/>
              </w:rPr>
              <w:br/>
              <w:t>• Logbook Introduction and Modelling (10 mins)</w:t>
            </w:r>
            <w:r w:rsidRPr="00292BE9">
              <w:rPr>
                <w:rFonts w:ascii="Calibri" w:hAnsi="Calibri" w:cs="Calibri"/>
                <w:sz w:val="16"/>
                <w:szCs w:val="16"/>
              </w:rPr>
              <w:br/>
              <w:t>• Logbook Entry Practice (15 mins)</w:t>
            </w:r>
          </w:p>
        </w:tc>
        <w:tc>
          <w:tcPr>
            <w:tcW w:w="867" w:type="pct"/>
            <w:tcBorders>
              <w:top w:val="single" w:sz="4" w:space="0" w:color="BFBFBF" w:themeColor="background1" w:themeShade="BF"/>
              <w:bottom w:val="single" w:sz="4" w:space="0" w:color="BFBFBF" w:themeColor="background1" w:themeShade="BF"/>
            </w:tcBorders>
          </w:tcPr>
          <w:p w14:paraId="2E92E456" w14:textId="6EB4B26C"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80%+ quiz score; logbook includes correct codes and reflection</w:t>
            </w:r>
          </w:p>
        </w:tc>
        <w:tc>
          <w:tcPr>
            <w:tcW w:w="868" w:type="pct"/>
            <w:tcBorders>
              <w:top w:val="single" w:sz="4" w:space="0" w:color="BFBFBF" w:themeColor="background1" w:themeShade="BF"/>
              <w:bottom w:val="single" w:sz="4" w:space="0" w:color="BFBFBF" w:themeColor="background1" w:themeShade="BF"/>
            </w:tcBorders>
          </w:tcPr>
          <w:p w14:paraId="544E8A30" w14:textId="694962E3"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 WHS Quiz Worksheet</w:t>
            </w:r>
            <w:r w:rsidRPr="00292BE9">
              <w:rPr>
                <w:rFonts w:ascii="Calibri" w:hAnsi="Calibri" w:cs="Calibri"/>
                <w:sz w:val="16"/>
                <w:szCs w:val="16"/>
              </w:rPr>
              <w:br/>
              <w:t>• WHS Logbook Worksheet</w:t>
            </w:r>
            <w:r w:rsidRPr="00292BE9">
              <w:rPr>
                <w:rFonts w:ascii="Calibri" w:hAnsi="Calibri" w:cs="Calibri"/>
                <w:sz w:val="16"/>
                <w:szCs w:val="16"/>
              </w:rPr>
              <w:br/>
              <w:t>• WHS Quiz – Answer &amp; Grading Guide</w:t>
            </w:r>
          </w:p>
        </w:tc>
        <w:tc>
          <w:tcPr>
            <w:tcW w:w="458" w:type="pct"/>
            <w:tcBorders>
              <w:top w:val="single" w:sz="4" w:space="0" w:color="BFBFBF" w:themeColor="background1" w:themeShade="BF"/>
              <w:bottom w:val="single" w:sz="4" w:space="0" w:color="BFBFBF" w:themeColor="background1" w:themeShade="BF"/>
            </w:tcBorders>
          </w:tcPr>
          <w:p w14:paraId="64183032" w14:textId="673EAC2B" w:rsidR="00292BE9" w:rsidRPr="00292BE9" w:rsidRDefault="00292BE9" w:rsidP="00292BE9">
            <w:pPr>
              <w:cnfStyle w:val="000000000000" w:firstRow="0" w:lastRow="0" w:firstColumn="0" w:lastColumn="0" w:oddVBand="0" w:evenVBand="0" w:oddHBand="0" w:evenHBand="0" w:firstRowFirstColumn="0" w:firstRowLastColumn="0" w:lastRowFirstColumn="0" w:lastRowLastColumn="0"/>
              <w:rPr>
                <w:sz w:val="16"/>
                <w:szCs w:val="16"/>
              </w:rPr>
            </w:pPr>
            <w:r w:rsidRPr="00292BE9">
              <w:rPr>
                <w:rFonts w:ascii="Calibri" w:hAnsi="Calibri" w:cs="Calibri"/>
                <w:sz w:val="16"/>
                <w:szCs w:val="16"/>
              </w:rPr>
              <w:t>Provide quiet space for quiz; scaffold log entry format</w:t>
            </w:r>
          </w:p>
        </w:tc>
      </w:tr>
      <w:tr w:rsidR="00292BE9" w:rsidRPr="00CB19B0" w14:paraId="67CC1AF5" w14:textId="77777777" w:rsidTr="1F6CD0C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tcBorders>
          </w:tcPr>
          <w:p w14:paraId="3DF0A65B" w14:textId="0CAD751B" w:rsidR="00292BE9" w:rsidRPr="002E406F" w:rsidRDefault="00292BE9" w:rsidP="00292BE9">
            <w:pPr>
              <w:rPr>
                <w:b w:val="0"/>
                <w:bCs/>
                <w:sz w:val="16"/>
                <w:szCs w:val="16"/>
              </w:rPr>
            </w:pPr>
            <w:r w:rsidRPr="002E406F">
              <w:rPr>
                <w:rFonts w:ascii="Calibri" w:hAnsi="Calibri" w:cs="Calibri"/>
                <w:b w:val="0"/>
                <w:bCs/>
                <w:sz w:val="16"/>
                <w:szCs w:val="16"/>
              </w:rPr>
              <w:t>2.6</w:t>
            </w:r>
          </w:p>
        </w:tc>
        <w:tc>
          <w:tcPr>
            <w:tcW w:w="196" w:type="pct"/>
            <w:tcBorders>
              <w:top w:val="single" w:sz="4" w:space="0" w:color="BFBFBF" w:themeColor="background1" w:themeShade="BF"/>
            </w:tcBorders>
          </w:tcPr>
          <w:p w14:paraId="542ACDE5" w14:textId="7572326B" w:rsidR="00292BE9" w:rsidRPr="002E406F" w:rsidRDefault="00292BE9" w:rsidP="00292BE9">
            <w:pPr>
              <w:cnfStyle w:val="010000000000" w:firstRow="0" w:lastRow="1" w:firstColumn="0" w:lastColumn="0" w:oddVBand="0" w:evenVBand="0" w:oddHBand="0" w:evenHBand="0" w:firstRowFirstColumn="0" w:firstRowLastColumn="0" w:lastRowFirstColumn="0" w:lastRowLastColumn="0"/>
              <w:rPr>
                <w:b w:val="0"/>
                <w:bCs/>
                <w:sz w:val="16"/>
                <w:szCs w:val="16"/>
              </w:rPr>
            </w:pPr>
            <w:r w:rsidRPr="002E406F">
              <w:rPr>
                <w:rFonts w:ascii="Apple Color Emoji" w:hAnsi="Apple Color Emoji" w:cs="Apple Color Emoji"/>
                <w:b w:val="0"/>
                <w:bCs/>
                <w:sz w:val="16"/>
                <w:szCs w:val="16"/>
              </w:rPr>
              <w:t>✔️</w:t>
            </w:r>
          </w:p>
        </w:tc>
        <w:tc>
          <w:tcPr>
            <w:tcW w:w="561" w:type="pct"/>
            <w:tcBorders>
              <w:top w:val="single" w:sz="4" w:space="0" w:color="BFBFBF" w:themeColor="background1" w:themeShade="BF"/>
            </w:tcBorders>
          </w:tcPr>
          <w:p w14:paraId="0929A60F" w14:textId="7A4B0AD1" w:rsidR="00292BE9" w:rsidRPr="00D81425" w:rsidRDefault="00292BE9" w:rsidP="00292BE9">
            <w:pPr>
              <w:cnfStyle w:val="010000000000" w:firstRow="0" w:lastRow="1" w:firstColumn="0" w:lastColumn="0" w:oddVBand="0" w:evenVBand="0" w:oddHBand="0" w:evenHBand="0" w:firstRowFirstColumn="0" w:firstRowLastColumn="0" w:lastRowFirstColumn="0" w:lastRowLastColumn="0"/>
              <w:rPr>
                <w:b w:val="0"/>
                <w:bCs/>
                <w:sz w:val="16"/>
                <w:szCs w:val="16"/>
              </w:rPr>
            </w:pPr>
            <w:r w:rsidRPr="00D81425">
              <w:rPr>
                <w:rFonts w:ascii="Calibri" w:hAnsi="Calibri" w:cs="Calibri"/>
                <w:b w:val="0"/>
                <w:bCs/>
                <w:sz w:val="16"/>
                <w:szCs w:val="16"/>
              </w:rPr>
              <w:t>Housekeeping &amp; Waste Management</w:t>
            </w:r>
          </w:p>
        </w:tc>
        <w:tc>
          <w:tcPr>
            <w:tcW w:w="714" w:type="pct"/>
            <w:tcBorders>
              <w:top w:val="single" w:sz="4" w:space="0" w:color="BFBFBF" w:themeColor="background1" w:themeShade="BF"/>
            </w:tcBorders>
          </w:tcPr>
          <w:p w14:paraId="1DD43517" w14:textId="6E8D945A" w:rsidR="00292BE9" w:rsidRPr="00D81425" w:rsidRDefault="00292BE9" w:rsidP="00292BE9">
            <w:pPr>
              <w:cnfStyle w:val="010000000000" w:firstRow="0" w:lastRow="1" w:firstColumn="0" w:lastColumn="0" w:oddVBand="0" w:evenVBand="0" w:oddHBand="0" w:evenHBand="0" w:firstRowFirstColumn="0" w:firstRowLastColumn="0" w:lastRowFirstColumn="0" w:lastRowLastColumn="0"/>
              <w:rPr>
                <w:b w:val="0"/>
                <w:bCs/>
                <w:sz w:val="16"/>
                <w:szCs w:val="16"/>
              </w:rPr>
            </w:pPr>
            <w:r w:rsidRPr="00D81425">
              <w:rPr>
                <w:rFonts w:ascii="Calibri" w:hAnsi="Calibri" w:cs="Calibri"/>
                <w:b w:val="0"/>
                <w:bCs/>
                <w:sz w:val="16"/>
                <w:szCs w:val="16"/>
              </w:rPr>
              <w:t>• Demonstrate cleaning tasks</w:t>
            </w:r>
            <w:r w:rsidRPr="00D81425">
              <w:rPr>
                <w:rFonts w:ascii="Calibri" w:hAnsi="Calibri" w:cs="Calibri"/>
                <w:b w:val="0"/>
                <w:bCs/>
                <w:sz w:val="16"/>
                <w:szCs w:val="16"/>
              </w:rPr>
              <w:br/>
              <w:t>• Handle oily rags and waste</w:t>
            </w:r>
            <w:r w:rsidRPr="00D81425">
              <w:rPr>
                <w:rFonts w:ascii="Calibri" w:hAnsi="Calibri" w:cs="Calibri"/>
                <w:b w:val="0"/>
                <w:bCs/>
                <w:sz w:val="16"/>
                <w:szCs w:val="16"/>
              </w:rPr>
              <w:br/>
              <w:t>• Report hazards</w:t>
            </w:r>
          </w:p>
        </w:tc>
        <w:tc>
          <w:tcPr>
            <w:tcW w:w="1073" w:type="pct"/>
            <w:tcBorders>
              <w:top w:val="single" w:sz="4" w:space="0" w:color="BFBFBF" w:themeColor="background1" w:themeShade="BF"/>
            </w:tcBorders>
          </w:tcPr>
          <w:p w14:paraId="71056A33" w14:textId="20533883" w:rsidR="00292BE9" w:rsidRPr="00D81425" w:rsidRDefault="00292BE9" w:rsidP="00292BE9">
            <w:pPr>
              <w:cnfStyle w:val="010000000000" w:firstRow="0" w:lastRow="1" w:firstColumn="0" w:lastColumn="0" w:oddVBand="0" w:evenVBand="0" w:oddHBand="0" w:evenHBand="0" w:firstRowFirstColumn="0" w:firstRowLastColumn="0" w:lastRowFirstColumn="0" w:lastRowLastColumn="0"/>
              <w:rPr>
                <w:b w:val="0"/>
                <w:bCs/>
                <w:sz w:val="16"/>
                <w:szCs w:val="16"/>
              </w:rPr>
            </w:pPr>
            <w:r w:rsidRPr="00D81425">
              <w:rPr>
                <w:rFonts w:ascii="Calibri" w:hAnsi="Calibri" w:cs="Calibri"/>
                <w:b w:val="0"/>
                <w:bCs/>
                <w:sz w:val="16"/>
                <w:szCs w:val="16"/>
              </w:rPr>
              <w:t>• Teacher Demo: Safe Cleaning Practices (10 mins)</w:t>
            </w:r>
            <w:r w:rsidRPr="00D81425">
              <w:rPr>
                <w:rFonts w:ascii="Calibri" w:hAnsi="Calibri" w:cs="Calibri"/>
                <w:b w:val="0"/>
                <w:bCs/>
                <w:sz w:val="16"/>
                <w:szCs w:val="16"/>
              </w:rPr>
              <w:br/>
              <w:t>• Student Rotations: Housekeeping Stations (30 mins)</w:t>
            </w:r>
            <w:r w:rsidRPr="00D81425">
              <w:rPr>
                <w:rFonts w:ascii="Calibri" w:hAnsi="Calibri" w:cs="Calibri"/>
                <w:b w:val="0"/>
                <w:bCs/>
                <w:sz w:val="16"/>
                <w:szCs w:val="16"/>
              </w:rPr>
              <w:br/>
              <w:t>• Tool Damage Reporting Activity (5 mins)</w:t>
            </w:r>
            <w:r w:rsidRPr="00D81425">
              <w:rPr>
                <w:rFonts w:ascii="Calibri" w:hAnsi="Calibri" w:cs="Calibri"/>
                <w:b w:val="0"/>
                <w:bCs/>
                <w:sz w:val="16"/>
                <w:szCs w:val="16"/>
              </w:rPr>
              <w:br/>
            </w:r>
            <w:r w:rsidRPr="00D81425">
              <w:rPr>
                <w:rFonts w:ascii="Calibri" w:hAnsi="Calibri" w:cs="Calibri"/>
                <w:b w:val="0"/>
                <w:bCs/>
                <w:sz w:val="16"/>
                <w:szCs w:val="16"/>
              </w:rPr>
              <w:lastRenderedPageBreak/>
              <w:t>• Debrief and Reflection (10 mins)</w:t>
            </w:r>
            <w:r w:rsidRPr="00D81425">
              <w:rPr>
                <w:rFonts w:ascii="Calibri" w:hAnsi="Calibri" w:cs="Calibri"/>
                <w:b w:val="0"/>
                <w:bCs/>
                <w:sz w:val="16"/>
                <w:szCs w:val="16"/>
              </w:rPr>
              <w:br/>
              <w:t>• Post-Lesson Safety Quiz (15 mins)</w:t>
            </w:r>
          </w:p>
        </w:tc>
        <w:tc>
          <w:tcPr>
            <w:tcW w:w="867" w:type="pct"/>
            <w:tcBorders>
              <w:top w:val="single" w:sz="4" w:space="0" w:color="BFBFBF" w:themeColor="background1" w:themeShade="BF"/>
            </w:tcBorders>
          </w:tcPr>
          <w:p w14:paraId="77C8253A" w14:textId="5BA55C26" w:rsidR="00292BE9" w:rsidRPr="00D81425" w:rsidRDefault="00292BE9" w:rsidP="00292BE9">
            <w:pPr>
              <w:cnfStyle w:val="010000000000" w:firstRow="0" w:lastRow="1" w:firstColumn="0" w:lastColumn="0" w:oddVBand="0" w:evenVBand="0" w:oddHBand="0" w:evenHBand="0" w:firstRowFirstColumn="0" w:firstRowLastColumn="0" w:lastRowFirstColumn="0" w:lastRowLastColumn="0"/>
              <w:rPr>
                <w:b w:val="0"/>
                <w:bCs/>
                <w:sz w:val="16"/>
                <w:szCs w:val="16"/>
              </w:rPr>
            </w:pPr>
            <w:r w:rsidRPr="00D81425">
              <w:rPr>
                <w:rFonts w:ascii="Calibri" w:hAnsi="Calibri" w:cs="Calibri"/>
                <w:b w:val="0"/>
                <w:bCs/>
                <w:sz w:val="16"/>
                <w:szCs w:val="16"/>
              </w:rPr>
              <w:lastRenderedPageBreak/>
              <w:t>Checklist complete; quiz correct; broken tool log accurate</w:t>
            </w:r>
          </w:p>
        </w:tc>
        <w:tc>
          <w:tcPr>
            <w:tcW w:w="868" w:type="pct"/>
            <w:tcBorders>
              <w:top w:val="single" w:sz="4" w:space="0" w:color="BFBFBF" w:themeColor="background1" w:themeShade="BF"/>
            </w:tcBorders>
          </w:tcPr>
          <w:p w14:paraId="54492844" w14:textId="61870C9E" w:rsidR="00292BE9" w:rsidRPr="00D81425" w:rsidRDefault="00292BE9" w:rsidP="00292BE9">
            <w:pPr>
              <w:cnfStyle w:val="010000000000" w:firstRow="0" w:lastRow="1" w:firstColumn="0" w:lastColumn="0" w:oddVBand="0" w:evenVBand="0" w:oddHBand="0" w:evenHBand="0" w:firstRowFirstColumn="0" w:firstRowLastColumn="0" w:lastRowFirstColumn="0" w:lastRowLastColumn="0"/>
              <w:rPr>
                <w:b w:val="0"/>
                <w:bCs/>
                <w:sz w:val="16"/>
                <w:szCs w:val="16"/>
              </w:rPr>
            </w:pPr>
            <w:r w:rsidRPr="00D81425">
              <w:rPr>
                <w:rFonts w:ascii="Calibri" w:hAnsi="Calibri" w:cs="Calibri"/>
                <w:b w:val="0"/>
                <w:bCs/>
                <w:sz w:val="16"/>
                <w:szCs w:val="16"/>
              </w:rPr>
              <w:t>• Clean-Up &amp; Reset Checklist</w:t>
            </w:r>
            <w:r w:rsidRPr="00D81425">
              <w:rPr>
                <w:rFonts w:ascii="Calibri" w:hAnsi="Calibri" w:cs="Calibri"/>
                <w:b w:val="0"/>
                <w:bCs/>
                <w:sz w:val="16"/>
                <w:szCs w:val="16"/>
              </w:rPr>
              <w:br/>
              <w:t>• Broken Tool Log Sheet</w:t>
            </w:r>
            <w:r w:rsidRPr="00D81425">
              <w:rPr>
                <w:rFonts w:ascii="Calibri" w:hAnsi="Calibri" w:cs="Calibri"/>
                <w:b w:val="0"/>
                <w:bCs/>
                <w:sz w:val="16"/>
                <w:szCs w:val="16"/>
              </w:rPr>
              <w:br/>
              <w:t>• Post-Lesson Safety Quiz</w:t>
            </w:r>
            <w:r w:rsidRPr="00D81425">
              <w:rPr>
                <w:rFonts w:ascii="Calibri" w:hAnsi="Calibri" w:cs="Calibri"/>
                <w:b w:val="0"/>
                <w:bCs/>
                <w:sz w:val="16"/>
                <w:szCs w:val="16"/>
              </w:rPr>
              <w:br/>
              <w:t>• Activity Setup Guide</w:t>
            </w:r>
            <w:r w:rsidRPr="00D81425">
              <w:rPr>
                <w:rFonts w:ascii="Calibri" w:hAnsi="Calibri" w:cs="Calibri"/>
                <w:b w:val="0"/>
                <w:bCs/>
                <w:sz w:val="16"/>
                <w:szCs w:val="16"/>
              </w:rPr>
              <w:br/>
              <w:t>• Safety Rotation – Answer &amp; Grading</w:t>
            </w:r>
          </w:p>
        </w:tc>
        <w:tc>
          <w:tcPr>
            <w:tcW w:w="458" w:type="pct"/>
            <w:tcBorders>
              <w:top w:val="single" w:sz="4" w:space="0" w:color="BFBFBF" w:themeColor="background1" w:themeShade="BF"/>
            </w:tcBorders>
          </w:tcPr>
          <w:p w14:paraId="159A9ED5" w14:textId="2093D274" w:rsidR="00292BE9" w:rsidRPr="00D81425" w:rsidRDefault="00292BE9" w:rsidP="00292BE9">
            <w:pPr>
              <w:cnfStyle w:val="010000000000" w:firstRow="0" w:lastRow="1" w:firstColumn="0" w:lastColumn="0" w:oddVBand="0" w:evenVBand="0" w:oddHBand="0" w:evenHBand="0" w:firstRowFirstColumn="0" w:firstRowLastColumn="0" w:lastRowFirstColumn="0" w:lastRowLastColumn="0"/>
              <w:rPr>
                <w:b w:val="0"/>
                <w:bCs/>
                <w:sz w:val="16"/>
                <w:szCs w:val="16"/>
              </w:rPr>
            </w:pPr>
            <w:r w:rsidRPr="00D81425">
              <w:rPr>
                <w:rFonts w:ascii="Calibri" w:hAnsi="Calibri" w:cs="Calibri"/>
                <w:b w:val="0"/>
                <w:bCs/>
                <w:sz w:val="16"/>
                <w:szCs w:val="16"/>
              </w:rPr>
              <w:t>PPE required; use staged messes and clean-up materials safely</w:t>
            </w:r>
          </w:p>
        </w:tc>
      </w:tr>
    </w:tbl>
    <w:p w14:paraId="1DDA7570" w14:textId="77777777" w:rsidR="00780D9C" w:rsidRDefault="00780D9C" w:rsidP="00C7294C">
      <w:pPr>
        <w:pStyle w:val="Heading2"/>
      </w:pPr>
    </w:p>
    <w:p w14:paraId="58F2A79C" w14:textId="77777777" w:rsidR="00780D9C" w:rsidRDefault="00780D9C">
      <w:pPr>
        <w:rPr>
          <w:rFonts w:asciiTheme="majorHAnsi" w:eastAsiaTheme="majorEastAsia" w:hAnsiTheme="majorHAnsi" w:cstheme="majorBidi"/>
          <w:b/>
          <w:caps/>
          <w:color w:val="1A0083" w:themeColor="accent1"/>
          <w:sz w:val="32"/>
          <w:szCs w:val="32"/>
        </w:rPr>
      </w:pPr>
      <w:r>
        <w:br w:type="page"/>
      </w:r>
    </w:p>
    <w:p w14:paraId="3F7BBB27" w14:textId="60D7FC30" w:rsidR="009F5F87" w:rsidRDefault="009F5F87" w:rsidP="00C7294C">
      <w:pPr>
        <w:pStyle w:val="Heading2"/>
      </w:pPr>
      <w:bookmarkStart w:id="13" w:name="_Toc209710361"/>
      <w:r>
        <w:lastRenderedPageBreak/>
        <w:t xml:space="preserve">Table 3: </w:t>
      </w:r>
      <w:r w:rsidR="00061C58">
        <w:t>Module 3</w:t>
      </w:r>
      <w:r>
        <w:t xml:space="preserve"> – </w:t>
      </w:r>
      <w:r w:rsidR="00061C58">
        <w:t>Drawing &amp; Technical Information</w:t>
      </w:r>
      <w:bookmarkEnd w:id="13"/>
    </w:p>
    <w:tbl>
      <w:tblPr>
        <w:tblStyle w:val="Tablestyle2"/>
        <w:tblW w:w="4900" w:type="pct"/>
        <w:tblLook w:val="07E0" w:firstRow="1" w:lastRow="1" w:firstColumn="1" w:lastColumn="1" w:noHBand="1" w:noVBand="1"/>
      </w:tblPr>
      <w:tblGrid>
        <w:gridCol w:w="731"/>
        <w:gridCol w:w="541"/>
        <w:gridCol w:w="1556"/>
        <w:gridCol w:w="2276"/>
        <w:gridCol w:w="2689"/>
        <w:gridCol w:w="2409"/>
        <w:gridCol w:w="2412"/>
        <w:gridCol w:w="1278"/>
      </w:tblGrid>
      <w:tr w:rsidR="009F5F87" w:rsidRPr="00CB19B0" w14:paraId="55B6D8DA" w14:textId="77777777" w:rsidTr="003648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Pr>
          <w:p w14:paraId="0A91DAE2" w14:textId="77777777" w:rsidR="009F5F87" w:rsidRPr="00CB19B0" w:rsidRDefault="009F5F87" w:rsidP="003A5BAE">
            <w:pPr>
              <w:rPr>
                <w:sz w:val="16"/>
                <w:szCs w:val="16"/>
              </w:rPr>
            </w:pPr>
            <w:r w:rsidRPr="00CB19B0">
              <w:rPr>
                <w:sz w:val="16"/>
                <w:szCs w:val="16"/>
              </w:rPr>
              <w:t>Lesson</w:t>
            </w:r>
          </w:p>
        </w:tc>
        <w:tc>
          <w:tcPr>
            <w:tcW w:w="195" w:type="pct"/>
          </w:tcPr>
          <w:p w14:paraId="1886C05C" w14:textId="77777777" w:rsidR="009F5F87" w:rsidRPr="00CB19B0" w:rsidRDefault="009F5F87"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Plan</w:t>
            </w:r>
          </w:p>
        </w:tc>
        <w:tc>
          <w:tcPr>
            <w:tcW w:w="560" w:type="pct"/>
          </w:tcPr>
          <w:p w14:paraId="048E3C01" w14:textId="77777777" w:rsidR="009F5F87" w:rsidRPr="00CB19B0" w:rsidRDefault="009F5F87"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Title</w:t>
            </w:r>
          </w:p>
        </w:tc>
        <w:tc>
          <w:tcPr>
            <w:tcW w:w="819" w:type="pct"/>
          </w:tcPr>
          <w:p w14:paraId="5FA096C7" w14:textId="77777777" w:rsidR="009F5F87" w:rsidRPr="00CB19B0" w:rsidRDefault="009F5F87"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Lesson Objectives</w:t>
            </w:r>
          </w:p>
        </w:tc>
        <w:tc>
          <w:tcPr>
            <w:tcW w:w="968" w:type="pct"/>
          </w:tcPr>
          <w:p w14:paraId="2EC534C6" w14:textId="77777777" w:rsidR="009F5F87" w:rsidRPr="00CB19B0" w:rsidRDefault="009F5F87"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Activities</w:t>
            </w:r>
          </w:p>
        </w:tc>
        <w:tc>
          <w:tcPr>
            <w:tcW w:w="867" w:type="pct"/>
          </w:tcPr>
          <w:p w14:paraId="5E8659A8" w14:textId="77777777" w:rsidR="009F5F87" w:rsidRPr="00CB19B0" w:rsidRDefault="009F5F87"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Success Criteria &amp; Assessment</w:t>
            </w:r>
          </w:p>
        </w:tc>
        <w:tc>
          <w:tcPr>
            <w:tcW w:w="868" w:type="pct"/>
          </w:tcPr>
          <w:p w14:paraId="632A780B" w14:textId="77777777" w:rsidR="009F5F87" w:rsidRPr="00CB19B0" w:rsidRDefault="009F5F87"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Resources</w:t>
            </w:r>
          </w:p>
        </w:tc>
        <w:tc>
          <w:tcPr>
            <w:tcW w:w="460" w:type="pct"/>
          </w:tcPr>
          <w:p w14:paraId="6F4C1B0E" w14:textId="77777777" w:rsidR="009F5F87" w:rsidRPr="00CB19B0" w:rsidRDefault="009F5F87" w:rsidP="003A5BAE">
            <w:pPr>
              <w:cnfStyle w:val="100000000000" w:firstRow="1" w:lastRow="0" w:firstColumn="0" w:lastColumn="0" w:oddVBand="0" w:evenVBand="0" w:oddHBand="0" w:evenHBand="0" w:firstRowFirstColumn="0" w:firstRowLastColumn="0" w:lastRowFirstColumn="0" w:lastRowLastColumn="0"/>
              <w:rPr>
                <w:sz w:val="16"/>
                <w:szCs w:val="16"/>
              </w:rPr>
            </w:pPr>
            <w:r w:rsidRPr="00CB19B0">
              <w:rPr>
                <w:sz w:val="16"/>
                <w:szCs w:val="16"/>
              </w:rPr>
              <w:t>WHS Notes</w:t>
            </w:r>
          </w:p>
        </w:tc>
      </w:tr>
      <w:tr w:rsidR="002E14ED" w:rsidRPr="00CB19B0" w14:paraId="7E18C6C3" w14:textId="77777777" w:rsidTr="003648A1">
        <w:tc>
          <w:tcPr>
            <w:cnfStyle w:val="001000000000" w:firstRow="0" w:lastRow="0" w:firstColumn="1" w:lastColumn="0" w:oddVBand="0" w:evenVBand="0" w:oddHBand="0" w:evenHBand="0" w:firstRowFirstColumn="0" w:firstRowLastColumn="0" w:lastRowFirstColumn="0" w:lastRowLastColumn="0"/>
            <w:tcW w:w="263" w:type="pct"/>
            <w:tcBorders>
              <w:top w:val="nil"/>
              <w:bottom w:val="single" w:sz="4" w:space="0" w:color="BFBFBF" w:themeColor="background1" w:themeShade="BF"/>
            </w:tcBorders>
          </w:tcPr>
          <w:p w14:paraId="62AA0B45" w14:textId="7F7E0C50" w:rsidR="002E14ED" w:rsidRPr="008A62CB" w:rsidRDefault="002E14ED" w:rsidP="002E14ED">
            <w:pPr>
              <w:rPr>
                <w:sz w:val="16"/>
                <w:szCs w:val="16"/>
              </w:rPr>
            </w:pPr>
            <w:r w:rsidRPr="008A62CB">
              <w:rPr>
                <w:rFonts w:ascii="Calibri" w:hAnsi="Calibri" w:cs="Calibri"/>
                <w:sz w:val="16"/>
                <w:szCs w:val="16"/>
              </w:rPr>
              <w:t>3.1</w:t>
            </w:r>
          </w:p>
        </w:tc>
        <w:tc>
          <w:tcPr>
            <w:tcW w:w="195" w:type="pct"/>
            <w:tcBorders>
              <w:top w:val="nil"/>
              <w:bottom w:val="single" w:sz="4" w:space="0" w:color="BFBFBF" w:themeColor="background1" w:themeShade="BF"/>
            </w:tcBorders>
          </w:tcPr>
          <w:p w14:paraId="307F3B5F" w14:textId="44980284" w:rsidR="002E14ED" w:rsidRPr="008A62CB"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8A62CB">
              <w:rPr>
                <w:rFonts w:ascii="Apple Color Emoji" w:hAnsi="Apple Color Emoji" w:cs="Apple Color Emoji"/>
                <w:sz w:val="16"/>
                <w:szCs w:val="16"/>
              </w:rPr>
              <w:t>✔️</w:t>
            </w:r>
          </w:p>
        </w:tc>
        <w:tc>
          <w:tcPr>
            <w:tcW w:w="560" w:type="pct"/>
            <w:tcBorders>
              <w:top w:val="nil"/>
              <w:bottom w:val="single" w:sz="4" w:space="0" w:color="BFBFBF" w:themeColor="background1" w:themeShade="BF"/>
            </w:tcBorders>
          </w:tcPr>
          <w:p w14:paraId="1C15752B" w14:textId="1F64AB44"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hAnsi="Calibri" w:cs="Calibri"/>
                <w:sz w:val="16"/>
                <w:szCs w:val="16"/>
              </w:rPr>
              <w:t>Orthographic and Pictorial Views</w:t>
            </w:r>
          </w:p>
        </w:tc>
        <w:tc>
          <w:tcPr>
            <w:tcW w:w="819" w:type="pct"/>
            <w:tcBorders>
              <w:top w:val="nil"/>
              <w:bottom w:val="single" w:sz="4" w:space="0" w:color="BFBFBF" w:themeColor="background1" w:themeShade="BF"/>
            </w:tcBorders>
          </w:tcPr>
          <w:p w14:paraId="7E3CBB4C" w14:textId="67B93408"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Recognise front, top, and side views</w:t>
            </w:r>
            <w:r w:rsidRPr="002E14ED">
              <w:br/>
            </w:r>
            <w:r w:rsidRPr="002E14ED">
              <w:rPr>
                <w:rFonts w:ascii="Calibri" w:eastAsia="Arial" w:hAnsi="Calibri" w:cs="Calibri"/>
                <w:sz w:val="16"/>
                <w:szCs w:val="16"/>
              </w:rPr>
              <w:t xml:space="preserve"> • Identify isometric and orthographic views</w:t>
            </w:r>
            <w:r w:rsidRPr="002E14ED">
              <w:br/>
            </w:r>
            <w:r w:rsidRPr="002E14ED">
              <w:rPr>
                <w:rFonts w:ascii="Calibri" w:eastAsia="Arial" w:hAnsi="Calibri" w:cs="Calibri"/>
                <w:sz w:val="16"/>
                <w:szCs w:val="16"/>
              </w:rPr>
              <w:t xml:space="preserve"> • Interpret technical drawing conventions and symbols</w:t>
            </w:r>
            <w:r w:rsidRPr="002E14ED">
              <w:br/>
            </w:r>
            <w:r w:rsidRPr="002E14ED">
              <w:rPr>
                <w:rFonts w:ascii="Calibri" w:eastAsia="Arial" w:hAnsi="Calibri" w:cs="Calibri"/>
                <w:sz w:val="16"/>
                <w:szCs w:val="16"/>
              </w:rPr>
              <w:t xml:space="preserve"> • Describe the purpose of using multiple views in engineering</w:t>
            </w:r>
          </w:p>
        </w:tc>
        <w:tc>
          <w:tcPr>
            <w:tcW w:w="968" w:type="pct"/>
            <w:tcBorders>
              <w:top w:val="nil"/>
              <w:bottom w:val="single" w:sz="4" w:space="0" w:color="BFBFBF" w:themeColor="background1" w:themeShade="BF"/>
            </w:tcBorders>
          </w:tcPr>
          <w:p w14:paraId="7AEA5A27" w14:textId="023D62FC"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What Are Technical Drawings (10 mins)</w:t>
            </w:r>
            <w:r w:rsidRPr="002E14ED">
              <w:br/>
            </w:r>
            <w:r w:rsidRPr="002E14ED">
              <w:rPr>
                <w:rFonts w:ascii="Calibri" w:eastAsia="Arial" w:hAnsi="Calibri" w:cs="Calibri"/>
                <w:sz w:val="16"/>
                <w:szCs w:val="16"/>
              </w:rPr>
              <w:t xml:space="preserve"> • Comparing Views (15 mins)</w:t>
            </w:r>
            <w:r w:rsidRPr="002E14ED">
              <w:br/>
            </w:r>
            <w:r w:rsidRPr="002E14ED">
              <w:rPr>
                <w:rFonts w:ascii="Calibri" w:eastAsia="Arial" w:hAnsi="Calibri" w:cs="Calibri"/>
                <w:sz w:val="16"/>
                <w:szCs w:val="16"/>
              </w:rPr>
              <w:t xml:space="preserve"> • Matching Views Group Activity (25 mins)</w:t>
            </w:r>
            <w:r w:rsidRPr="002E14ED">
              <w:br/>
            </w:r>
            <w:r w:rsidRPr="002E14ED">
              <w:rPr>
                <w:rFonts w:ascii="Calibri" w:eastAsia="Arial" w:hAnsi="Calibri" w:cs="Calibri"/>
                <w:sz w:val="16"/>
                <w:szCs w:val="16"/>
              </w:rPr>
              <w:t xml:space="preserve"> • Class Discussion (10 mins)</w:t>
            </w:r>
            <w:r w:rsidRPr="002E14ED">
              <w:br/>
            </w:r>
            <w:r w:rsidRPr="002E14ED">
              <w:rPr>
                <w:rFonts w:ascii="Calibri" w:eastAsia="Arial" w:hAnsi="Calibri" w:cs="Calibri"/>
                <w:sz w:val="16"/>
                <w:szCs w:val="16"/>
              </w:rPr>
              <w:t xml:space="preserve"> • Reflection and Recap (10 mins)</w:t>
            </w:r>
          </w:p>
        </w:tc>
        <w:tc>
          <w:tcPr>
            <w:tcW w:w="867" w:type="pct"/>
            <w:tcBorders>
              <w:top w:val="nil"/>
              <w:bottom w:val="single" w:sz="4" w:space="0" w:color="BFBFBF" w:themeColor="background1" w:themeShade="BF"/>
            </w:tcBorders>
          </w:tcPr>
          <w:p w14:paraId="0B917AA4" w14:textId="2E0B88AA"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Students explain differences between views, match views accurately, and use technical terms</w:t>
            </w:r>
          </w:p>
        </w:tc>
        <w:tc>
          <w:tcPr>
            <w:tcW w:w="868" w:type="pct"/>
            <w:tcBorders>
              <w:top w:val="nil"/>
              <w:bottom w:val="single" w:sz="4" w:space="0" w:color="BFBFBF" w:themeColor="background1" w:themeShade="BF"/>
            </w:tcBorders>
          </w:tcPr>
          <w:p w14:paraId="671A8B6A" w14:textId="4611A93E"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PowerPoint – 3.1 Orthographic &amp; Pictorial Views</w:t>
            </w:r>
            <w:r w:rsidRPr="002E14ED">
              <w:br/>
            </w:r>
            <w:r w:rsidRPr="002E14ED">
              <w:rPr>
                <w:rFonts w:ascii="Calibri" w:eastAsia="Arial" w:hAnsi="Calibri" w:cs="Calibri"/>
                <w:sz w:val="16"/>
                <w:szCs w:val="16"/>
              </w:rPr>
              <w:t>• Worksheet – 3.1 Matching Activity</w:t>
            </w:r>
            <w:r w:rsidRPr="002E14ED">
              <w:br/>
            </w:r>
            <w:r w:rsidRPr="002E14ED">
              <w:rPr>
                <w:rFonts w:ascii="Calibri" w:eastAsia="Arial" w:hAnsi="Calibri" w:cs="Calibri"/>
                <w:sz w:val="16"/>
                <w:szCs w:val="16"/>
              </w:rPr>
              <w:t>• Answer Sheet – 3.1</w:t>
            </w:r>
          </w:p>
        </w:tc>
        <w:tc>
          <w:tcPr>
            <w:tcW w:w="460" w:type="pct"/>
            <w:tcBorders>
              <w:top w:val="nil"/>
              <w:bottom w:val="single" w:sz="4" w:space="0" w:color="BFBFBF" w:themeColor="background1" w:themeShade="BF"/>
            </w:tcBorders>
          </w:tcPr>
          <w:p w14:paraId="0063574D" w14:textId="61278AA9"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hAnsi="Calibri" w:cs="Calibri"/>
                <w:sz w:val="16"/>
                <w:szCs w:val="16"/>
              </w:rPr>
              <w:t>N/A</w:t>
            </w:r>
          </w:p>
        </w:tc>
      </w:tr>
      <w:tr w:rsidR="002E14ED" w:rsidRPr="00CB19B0" w14:paraId="02B7553D" w14:textId="77777777" w:rsidTr="003648A1">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tcBorders>
          </w:tcPr>
          <w:p w14:paraId="178E23F9" w14:textId="546817AE" w:rsidR="002E14ED" w:rsidRPr="008A62CB" w:rsidRDefault="002E14ED" w:rsidP="002E14ED">
            <w:pPr>
              <w:rPr>
                <w:sz w:val="16"/>
                <w:szCs w:val="16"/>
              </w:rPr>
            </w:pPr>
            <w:r w:rsidRPr="008A62CB">
              <w:rPr>
                <w:rFonts w:ascii="Calibri" w:hAnsi="Calibri" w:cs="Calibri"/>
                <w:sz w:val="16"/>
                <w:szCs w:val="16"/>
              </w:rPr>
              <w:t>3.2</w:t>
            </w:r>
          </w:p>
        </w:tc>
        <w:tc>
          <w:tcPr>
            <w:tcW w:w="195" w:type="pct"/>
            <w:tcBorders>
              <w:top w:val="single" w:sz="4" w:space="0" w:color="BFBFBF" w:themeColor="background1" w:themeShade="BF"/>
            </w:tcBorders>
          </w:tcPr>
          <w:p w14:paraId="4306D65B" w14:textId="0A070A84" w:rsidR="002E14ED" w:rsidRPr="008A62CB"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8A62CB">
              <w:rPr>
                <w:rFonts w:ascii="Apple Color Emoji" w:hAnsi="Apple Color Emoji" w:cs="Apple Color Emoji"/>
                <w:sz w:val="16"/>
                <w:szCs w:val="16"/>
              </w:rPr>
              <w:t>✔️</w:t>
            </w:r>
          </w:p>
        </w:tc>
        <w:tc>
          <w:tcPr>
            <w:tcW w:w="560" w:type="pct"/>
            <w:tcBorders>
              <w:top w:val="single" w:sz="4" w:space="0" w:color="BFBFBF" w:themeColor="background1" w:themeShade="BF"/>
            </w:tcBorders>
          </w:tcPr>
          <w:p w14:paraId="785A4529" w14:textId="12FF71EB"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hAnsi="Calibri" w:cs="Calibri"/>
                <w:sz w:val="16"/>
                <w:szCs w:val="16"/>
              </w:rPr>
              <w:t>Dimensions, Scales, and Drawing Symbols</w:t>
            </w:r>
          </w:p>
        </w:tc>
        <w:tc>
          <w:tcPr>
            <w:tcW w:w="819" w:type="pct"/>
            <w:tcBorders>
              <w:top w:val="single" w:sz="4" w:space="0" w:color="BFBFBF" w:themeColor="background1" w:themeShade="BF"/>
            </w:tcBorders>
          </w:tcPr>
          <w:p w14:paraId="3A1C2982" w14:textId="69ACC1B9"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Interpret dimensions, scales, and drawing symbols</w:t>
            </w:r>
            <w:r w:rsidRPr="002E14ED">
              <w:br/>
            </w:r>
            <w:r w:rsidRPr="002E14ED">
              <w:rPr>
                <w:rFonts w:ascii="Calibri" w:eastAsia="Arial" w:hAnsi="Calibri" w:cs="Calibri"/>
                <w:sz w:val="16"/>
                <w:szCs w:val="16"/>
              </w:rPr>
              <w:t xml:space="preserve"> • Identify annotations (e.g. tolerances, finishes)</w:t>
            </w:r>
            <w:r w:rsidRPr="002E14ED">
              <w:br/>
            </w:r>
            <w:r w:rsidRPr="002E14ED">
              <w:rPr>
                <w:rFonts w:ascii="Calibri" w:eastAsia="Arial" w:hAnsi="Calibri" w:cs="Calibri"/>
                <w:sz w:val="16"/>
                <w:szCs w:val="16"/>
              </w:rPr>
              <w:t xml:space="preserve"> • Recognise material types and title block info</w:t>
            </w:r>
          </w:p>
        </w:tc>
        <w:tc>
          <w:tcPr>
            <w:tcW w:w="968" w:type="pct"/>
            <w:tcBorders>
              <w:top w:val="single" w:sz="4" w:space="0" w:color="BFBFBF" w:themeColor="background1" w:themeShade="BF"/>
            </w:tcBorders>
          </w:tcPr>
          <w:p w14:paraId="6571448E" w14:textId="05D1D394"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E14ED">
              <w:rPr>
                <w:rFonts w:ascii="Calibri" w:eastAsia="Arial" w:hAnsi="Calibri" w:cs="Calibri"/>
                <w:sz w:val="16"/>
                <w:szCs w:val="16"/>
              </w:rPr>
              <w:t>• Warm-up Activity (15 mins)</w:t>
            </w:r>
            <w:r w:rsidRPr="002E14ED">
              <w:br/>
            </w:r>
            <w:r w:rsidRPr="002E14ED">
              <w:rPr>
                <w:rFonts w:ascii="Calibri" w:eastAsia="Arial" w:hAnsi="Calibri" w:cs="Calibri"/>
                <w:sz w:val="16"/>
                <w:szCs w:val="16"/>
              </w:rPr>
              <w:t xml:space="preserve"> • Dimensions and Title Blocks (25 mins)</w:t>
            </w:r>
            <w:r w:rsidRPr="002E14ED">
              <w:br/>
            </w:r>
            <w:r w:rsidRPr="002E14ED">
              <w:rPr>
                <w:rFonts w:ascii="Calibri" w:eastAsia="Arial" w:hAnsi="Calibri" w:cs="Calibri"/>
                <w:sz w:val="16"/>
                <w:szCs w:val="16"/>
              </w:rPr>
              <w:t xml:space="preserve"> • Hazard ID from Drawings (30 mins)</w:t>
            </w:r>
          </w:p>
        </w:tc>
        <w:tc>
          <w:tcPr>
            <w:tcW w:w="867" w:type="pct"/>
            <w:tcBorders>
              <w:top w:val="single" w:sz="4" w:space="0" w:color="BFBFBF" w:themeColor="background1" w:themeShade="BF"/>
            </w:tcBorders>
          </w:tcPr>
          <w:p w14:paraId="455FDDBE" w14:textId="0E2BA77D"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Explain dimensions, annotate drawings, detect hazards and controls</w:t>
            </w:r>
          </w:p>
        </w:tc>
        <w:tc>
          <w:tcPr>
            <w:tcW w:w="868" w:type="pct"/>
            <w:tcBorders>
              <w:top w:val="single" w:sz="4" w:space="0" w:color="BFBFBF" w:themeColor="background1" w:themeShade="BF"/>
            </w:tcBorders>
          </w:tcPr>
          <w:p w14:paraId="09CA99EB" w14:textId="144DE1D4"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PowerPoint – 3.2 Dimensions, Scales and Symbols</w:t>
            </w:r>
            <w:r w:rsidRPr="002E14ED">
              <w:br/>
            </w:r>
            <w:r w:rsidRPr="002E14ED">
              <w:rPr>
                <w:rFonts w:ascii="Calibri" w:eastAsia="Arial" w:hAnsi="Calibri" w:cs="Calibri"/>
                <w:sz w:val="16"/>
                <w:szCs w:val="16"/>
              </w:rPr>
              <w:t>• Technical Drawing – Punch Body</w:t>
            </w:r>
          </w:p>
        </w:tc>
        <w:tc>
          <w:tcPr>
            <w:tcW w:w="460" w:type="pct"/>
            <w:tcBorders>
              <w:top w:val="single" w:sz="4" w:space="0" w:color="BFBFBF" w:themeColor="background1" w:themeShade="BF"/>
            </w:tcBorders>
          </w:tcPr>
          <w:p w14:paraId="3C7F8252" w14:textId="64CFA3A2"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hAnsi="Calibri" w:cs="Calibri"/>
                <w:sz w:val="16"/>
                <w:szCs w:val="16"/>
              </w:rPr>
              <w:t>N/A</w:t>
            </w:r>
          </w:p>
        </w:tc>
      </w:tr>
      <w:tr w:rsidR="002E14ED" w:rsidRPr="00CB19B0" w14:paraId="6FE72D11" w14:textId="77777777" w:rsidTr="003648A1">
        <w:tc>
          <w:tcPr>
            <w:cnfStyle w:val="001000000000" w:firstRow="0" w:lastRow="0" w:firstColumn="1" w:lastColumn="0" w:oddVBand="0" w:evenVBand="0" w:oddHBand="0" w:evenHBand="0" w:firstRowFirstColumn="0" w:firstRowLastColumn="0" w:lastRowFirstColumn="0" w:lastRowLastColumn="0"/>
            <w:tcW w:w="263" w:type="pct"/>
          </w:tcPr>
          <w:p w14:paraId="4E4DC9A5" w14:textId="78C49952" w:rsidR="002E14ED" w:rsidRPr="008A62CB" w:rsidRDefault="002E14ED" w:rsidP="002E14ED">
            <w:pPr>
              <w:rPr>
                <w:sz w:val="16"/>
                <w:szCs w:val="16"/>
              </w:rPr>
            </w:pPr>
            <w:r w:rsidRPr="008A62CB">
              <w:rPr>
                <w:rFonts w:ascii="Calibri" w:hAnsi="Calibri" w:cs="Calibri"/>
                <w:sz w:val="16"/>
                <w:szCs w:val="16"/>
              </w:rPr>
              <w:t>3.3</w:t>
            </w:r>
          </w:p>
        </w:tc>
        <w:tc>
          <w:tcPr>
            <w:tcW w:w="195" w:type="pct"/>
          </w:tcPr>
          <w:p w14:paraId="193D9989" w14:textId="50E2FAF5" w:rsidR="002E14ED" w:rsidRPr="008A62CB"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8A62CB">
              <w:rPr>
                <w:rFonts w:ascii="Apple Color Emoji" w:hAnsi="Apple Color Emoji" w:cs="Apple Color Emoji"/>
                <w:sz w:val="16"/>
                <w:szCs w:val="16"/>
              </w:rPr>
              <w:t>✔️</w:t>
            </w:r>
          </w:p>
        </w:tc>
        <w:tc>
          <w:tcPr>
            <w:tcW w:w="560" w:type="pct"/>
          </w:tcPr>
          <w:p w14:paraId="6B37D809" w14:textId="09E4716D"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hAnsi="Calibri" w:cs="Calibri"/>
                <w:sz w:val="16"/>
                <w:szCs w:val="16"/>
              </w:rPr>
              <w:t>Hole Sizes &amp; Tolerances</w:t>
            </w:r>
          </w:p>
        </w:tc>
        <w:tc>
          <w:tcPr>
            <w:tcW w:w="819" w:type="pct"/>
          </w:tcPr>
          <w:p w14:paraId="5867C51C" w14:textId="7D00FC7D"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Recognise Ø, depth, Ra symbols</w:t>
            </w:r>
            <w:r w:rsidRPr="002E14ED">
              <w:br/>
            </w:r>
            <w:r w:rsidRPr="002E14ED">
              <w:rPr>
                <w:rFonts w:ascii="Calibri" w:eastAsia="Arial" w:hAnsi="Calibri" w:cs="Calibri"/>
                <w:sz w:val="16"/>
                <w:szCs w:val="16"/>
              </w:rPr>
              <w:t xml:space="preserve"> • Interpret tolerance notation and fit types</w:t>
            </w:r>
            <w:r w:rsidRPr="002E14ED">
              <w:br/>
            </w:r>
            <w:r w:rsidRPr="002E14ED">
              <w:rPr>
                <w:rFonts w:ascii="Calibri" w:eastAsia="Arial" w:hAnsi="Calibri" w:cs="Calibri"/>
                <w:sz w:val="16"/>
                <w:szCs w:val="16"/>
              </w:rPr>
              <w:t xml:space="preserve"> • Analyse technical drawings</w:t>
            </w:r>
          </w:p>
        </w:tc>
        <w:tc>
          <w:tcPr>
            <w:tcW w:w="968" w:type="pct"/>
          </w:tcPr>
          <w:p w14:paraId="2001961F" w14:textId="0C8D42D3"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Intro to Hole Features (15 mins)</w:t>
            </w:r>
            <w:r w:rsidRPr="002E14ED">
              <w:br/>
            </w:r>
            <w:r w:rsidRPr="002E14ED">
              <w:rPr>
                <w:rFonts w:ascii="Calibri" w:eastAsia="Arial" w:hAnsi="Calibri" w:cs="Calibri"/>
                <w:sz w:val="16"/>
                <w:szCs w:val="16"/>
              </w:rPr>
              <w:t xml:space="preserve"> • Worked Example – Tolerances (15 mins)</w:t>
            </w:r>
            <w:r w:rsidRPr="002E14ED">
              <w:br/>
            </w:r>
            <w:r w:rsidRPr="002E14ED">
              <w:rPr>
                <w:rFonts w:ascii="Calibri" w:eastAsia="Arial" w:hAnsi="Calibri" w:cs="Calibri"/>
                <w:sz w:val="16"/>
                <w:szCs w:val="16"/>
              </w:rPr>
              <w:t xml:space="preserve"> • Paired Drawing Analysis (15 mins)</w:t>
            </w:r>
            <w:r w:rsidRPr="002E14ED">
              <w:br/>
            </w:r>
            <w:r w:rsidRPr="002E14ED">
              <w:rPr>
                <w:rFonts w:ascii="Calibri" w:eastAsia="Arial" w:hAnsi="Calibri" w:cs="Calibri"/>
                <w:sz w:val="16"/>
                <w:szCs w:val="16"/>
              </w:rPr>
              <w:t xml:space="preserve"> • Class Q&amp;A + Self-Check (15 mins)</w:t>
            </w:r>
            <w:r w:rsidRPr="002E14ED">
              <w:br/>
            </w:r>
            <w:r w:rsidRPr="002E14ED">
              <w:rPr>
                <w:rFonts w:ascii="Calibri" w:eastAsia="Arial" w:hAnsi="Calibri" w:cs="Calibri"/>
                <w:sz w:val="16"/>
                <w:szCs w:val="16"/>
              </w:rPr>
              <w:t xml:space="preserve"> • Recap and Industry Link (10 mins)</w:t>
            </w:r>
          </w:p>
        </w:tc>
        <w:tc>
          <w:tcPr>
            <w:tcW w:w="867" w:type="pct"/>
          </w:tcPr>
          <w:p w14:paraId="77E8D9A8" w14:textId="70B282E4"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Identify hole callouts, interpret tolerances, match fit types</w:t>
            </w:r>
          </w:p>
        </w:tc>
        <w:tc>
          <w:tcPr>
            <w:tcW w:w="868" w:type="pct"/>
          </w:tcPr>
          <w:p w14:paraId="3AF2FD4A" w14:textId="3DD4AB2D"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PowerPoint – 3.3 Hole sizes and Tolerances</w:t>
            </w:r>
            <w:r w:rsidRPr="002E14ED">
              <w:br/>
            </w:r>
            <w:r w:rsidRPr="002E14ED">
              <w:rPr>
                <w:rFonts w:ascii="Calibri" w:eastAsia="Arial" w:hAnsi="Calibri" w:cs="Calibri"/>
                <w:sz w:val="16"/>
                <w:szCs w:val="16"/>
              </w:rPr>
              <w:t>• Worksheet – 3.3 Drawing Analysis</w:t>
            </w:r>
          </w:p>
        </w:tc>
        <w:tc>
          <w:tcPr>
            <w:tcW w:w="460" w:type="pct"/>
          </w:tcPr>
          <w:p w14:paraId="16EBD215" w14:textId="7C9122E4"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Theory lesson – connect to machining in future</w:t>
            </w:r>
          </w:p>
        </w:tc>
      </w:tr>
      <w:tr w:rsidR="002E14ED" w:rsidRPr="00CB19B0" w14:paraId="1B3000EA" w14:textId="77777777" w:rsidTr="003648A1">
        <w:tc>
          <w:tcPr>
            <w:cnfStyle w:val="001000000000" w:firstRow="0" w:lastRow="0" w:firstColumn="1" w:lastColumn="0" w:oddVBand="0" w:evenVBand="0" w:oddHBand="0" w:evenHBand="0" w:firstRowFirstColumn="0" w:firstRowLastColumn="0" w:lastRowFirstColumn="0" w:lastRowLastColumn="0"/>
            <w:tcW w:w="263" w:type="pct"/>
            <w:tcBorders>
              <w:bottom w:val="single" w:sz="4" w:space="0" w:color="BFBFBF" w:themeColor="background1" w:themeShade="BF"/>
            </w:tcBorders>
          </w:tcPr>
          <w:p w14:paraId="12B8E348" w14:textId="119EA93E" w:rsidR="002E14ED" w:rsidRPr="008A62CB" w:rsidRDefault="002E14ED" w:rsidP="002E14ED">
            <w:pPr>
              <w:rPr>
                <w:sz w:val="16"/>
                <w:szCs w:val="16"/>
              </w:rPr>
            </w:pPr>
            <w:r w:rsidRPr="008A62CB">
              <w:rPr>
                <w:rFonts w:ascii="Calibri" w:hAnsi="Calibri" w:cs="Calibri"/>
                <w:sz w:val="16"/>
                <w:szCs w:val="16"/>
              </w:rPr>
              <w:t>3.4</w:t>
            </w:r>
          </w:p>
        </w:tc>
        <w:tc>
          <w:tcPr>
            <w:tcW w:w="195" w:type="pct"/>
            <w:tcBorders>
              <w:bottom w:val="single" w:sz="4" w:space="0" w:color="BFBFBF" w:themeColor="background1" w:themeShade="BF"/>
            </w:tcBorders>
          </w:tcPr>
          <w:p w14:paraId="45C520C8" w14:textId="77777777" w:rsidR="002E14ED" w:rsidRPr="008A62CB" w:rsidRDefault="002E14ED" w:rsidP="002E14ED">
            <w:pPr>
              <w:spacing w:after="0"/>
              <w:cnfStyle w:val="000000000000" w:firstRow="0" w:lastRow="0" w:firstColumn="0" w:lastColumn="0" w:oddVBand="0" w:evenVBand="0" w:oddHBand="0" w:evenHBand="0" w:firstRowFirstColumn="0" w:firstRowLastColumn="0" w:lastRowFirstColumn="0" w:lastRowLastColumn="0"/>
              <w:rPr>
                <w:sz w:val="16"/>
                <w:szCs w:val="16"/>
                <w:highlight w:val="yellow"/>
              </w:rPr>
            </w:pPr>
            <w:r w:rsidRPr="008A62CB">
              <w:rPr>
                <w:rFonts w:ascii="Apple Color Emoji" w:hAnsi="Apple Color Emoji" w:cs="Apple Color Emoji"/>
                <w:sz w:val="16"/>
                <w:szCs w:val="16"/>
              </w:rPr>
              <w:t>✔️</w:t>
            </w:r>
          </w:p>
          <w:p w14:paraId="59F40F9B" w14:textId="0ECF6793" w:rsidR="002E14ED" w:rsidRPr="008A62CB"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p>
        </w:tc>
        <w:tc>
          <w:tcPr>
            <w:tcW w:w="560" w:type="pct"/>
            <w:tcBorders>
              <w:bottom w:val="single" w:sz="4" w:space="0" w:color="BFBFBF" w:themeColor="background1" w:themeShade="BF"/>
            </w:tcBorders>
          </w:tcPr>
          <w:p w14:paraId="03078DF8" w14:textId="4D69B809"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hAnsi="Calibri" w:cs="Calibri"/>
                <w:sz w:val="16"/>
                <w:szCs w:val="16"/>
              </w:rPr>
              <w:t>Sections &amp; Material Naming Conventions</w:t>
            </w:r>
          </w:p>
        </w:tc>
        <w:tc>
          <w:tcPr>
            <w:tcW w:w="819" w:type="pct"/>
            <w:tcBorders>
              <w:bottom w:val="single" w:sz="4" w:space="0" w:color="BFBFBF" w:themeColor="background1" w:themeShade="BF"/>
            </w:tcBorders>
          </w:tcPr>
          <w:p w14:paraId="1F5B28CD" w14:textId="27D020E8"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Match standard sections and polymer codes</w:t>
            </w:r>
            <w:r w:rsidRPr="002E14ED">
              <w:br/>
            </w:r>
            <w:r w:rsidRPr="002E14ED">
              <w:rPr>
                <w:rFonts w:ascii="Calibri" w:eastAsia="Arial" w:hAnsi="Calibri" w:cs="Calibri"/>
                <w:sz w:val="16"/>
                <w:szCs w:val="16"/>
              </w:rPr>
              <w:t xml:space="preserve"> • Apply material knowledge to design context</w:t>
            </w:r>
          </w:p>
        </w:tc>
        <w:tc>
          <w:tcPr>
            <w:tcW w:w="968" w:type="pct"/>
            <w:tcBorders>
              <w:bottom w:val="single" w:sz="4" w:space="0" w:color="BFBFBF" w:themeColor="background1" w:themeShade="BF"/>
            </w:tcBorders>
          </w:tcPr>
          <w:p w14:paraId="2F32C01B" w14:textId="5348E60F"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Intro to Material Shapes (15 mins)</w:t>
            </w:r>
            <w:r w:rsidRPr="002E14ED">
              <w:br/>
            </w:r>
            <w:r w:rsidRPr="002E14ED">
              <w:rPr>
                <w:rFonts w:ascii="Calibri" w:eastAsia="Arial" w:hAnsi="Calibri" w:cs="Calibri"/>
                <w:sz w:val="16"/>
                <w:szCs w:val="16"/>
              </w:rPr>
              <w:t xml:space="preserve"> • Visual Exploration (10 mins)</w:t>
            </w:r>
            <w:r w:rsidRPr="002E14ED">
              <w:br/>
            </w:r>
            <w:r w:rsidRPr="002E14ED">
              <w:rPr>
                <w:rFonts w:ascii="Calibri" w:eastAsia="Arial" w:hAnsi="Calibri" w:cs="Calibri"/>
                <w:sz w:val="16"/>
                <w:szCs w:val="16"/>
              </w:rPr>
              <w:t xml:space="preserve"> • Worksheet Application – Monkey Bars Task (25 mins)</w:t>
            </w:r>
            <w:r w:rsidRPr="002E14ED">
              <w:br/>
            </w:r>
            <w:r w:rsidRPr="002E14ED">
              <w:rPr>
                <w:rFonts w:ascii="Calibri" w:eastAsia="Arial" w:hAnsi="Calibri" w:cs="Calibri"/>
                <w:sz w:val="16"/>
                <w:szCs w:val="16"/>
              </w:rPr>
              <w:t xml:space="preserve"> • Peer Discussion (10 mins)</w:t>
            </w:r>
            <w:r w:rsidRPr="002E14ED">
              <w:br/>
            </w:r>
            <w:r w:rsidRPr="002E14ED">
              <w:rPr>
                <w:rFonts w:ascii="Calibri" w:eastAsia="Arial" w:hAnsi="Calibri" w:cs="Calibri"/>
                <w:sz w:val="16"/>
                <w:szCs w:val="16"/>
              </w:rPr>
              <w:t xml:space="preserve"> • Share &amp; Reflection (10 mins)</w:t>
            </w:r>
          </w:p>
        </w:tc>
        <w:tc>
          <w:tcPr>
            <w:tcW w:w="867" w:type="pct"/>
            <w:tcBorders>
              <w:bottom w:val="single" w:sz="4" w:space="0" w:color="BFBFBF" w:themeColor="background1" w:themeShade="BF"/>
            </w:tcBorders>
          </w:tcPr>
          <w:p w14:paraId="49009743" w14:textId="7E2F09B9"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Identify sections and codes, justify design material choices</w:t>
            </w:r>
          </w:p>
        </w:tc>
        <w:tc>
          <w:tcPr>
            <w:tcW w:w="868" w:type="pct"/>
            <w:tcBorders>
              <w:bottom w:val="single" w:sz="4" w:space="0" w:color="BFBFBF" w:themeColor="background1" w:themeShade="BF"/>
            </w:tcBorders>
          </w:tcPr>
          <w:p w14:paraId="36B7BBCF" w14:textId="06EE1F89"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PowerPoint – 3.4 Sections and Material Naming Conventions</w:t>
            </w:r>
            <w:r w:rsidRPr="002E14ED">
              <w:br/>
            </w:r>
            <w:r w:rsidRPr="002E14ED">
              <w:rPr>
                <w:rFonts w:ascii="Calibri" w:eastAsia="Arial" w:hAnsi="Calibri" w:cs="Calibri"/>
                <w:sz w:val="16"/>
                <w:szCs w:val="16"/>
              </w:rPr>
              <w:t>• Worksheet – 3.4 Steel Sections</w:t>
            </w:r>
          </w:p>
        </w:tc>
        <w:tc>
          <w:tcPr>
            <w:tcW w:w="460" w:type="pct"/>
            <w:tcBorders>
              <w:bottom w:val="single" w:sz="4" w:space="0" w:color="BFBFBF" w:themeColor="background1" w:themeShade="BF"/>
            </w:tcBorders>
          </w:tcPr>
          <w:p w14:paraId="41ACBF34" w14:textId="42D8532A"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Supports accurate material selection for safety</w:t>
            </w:r>
          </w:p>
        </w:tc>
      </w:tr>
      <w:tr w:rsidR="002E14ED" w:rsidRPr="00CB19B0" w14:paraId="7E5073B8" w14:textId="77777777" w:rsidTr="003648A1">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1B9FCE60" w14:textId="5C95A356" w:rsidR="002E14ED" w:rsidRPr="008A62CB" w:rsidRDefault="002E14ED" w:rsidP="002E14ED">
            <w:pPr>
              <w:rPr>
                <w:sz w:val="16"/>
                <w:szCs w:val="16"/>
              </w:rPr>
            </w:pPr>
            <w:r w:rsidRPr="008A62CB">
              <w:rPr>
                <w:rFonts w:ascii="Calibri" w:hAnsi="Calibri" w:cs="Calibri"/>
                <w:sz w:val="16"/>
                <w:szCs w:val="16"/>
              </w:rPr>
              <w:t>3.5</w:t>
            </w:r>
          </w:p>
        </w:tc>
        <w:tc>
          <w:tcPr>
            <w:tcW w:w="195" w:type="pct"/>
            <w:tcBorders>
              <w:top w:val="single" w:sz="4" w:space="0" w:color="BFBFBF" w:themeColor="background1" w:themeShade="BF"/>
              <w:bottom w:val="single" w:sz="4" w:space="0" w:color="BFBFBF" w:themeColor="background1" w:themeShade="BF"/>
            </w:tcBorders>
          </w:tcPr>
          <w:p w14:paraId="5CBD09A5" w14:textId="0F42A4AC" w:rsidR="002E14ED" w:rsidRPr="008A62CB"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8A62CB">
              <w:rPr>
                <w:rFonts w:ascii="Apple Color Emoji" w:hAnsi="Apple Color Emoji" w:cs="Apple Color Emoji"/>
                <w:sz w:val="16"/>
                <w:szCs w:val="16"/>
              </w:rPr>
              <w:t>✔️</w:t>
            </w:r>
          </w:p>
        </w:tc>
        <w:tc>
          <w:tcPr>
            <w:tcW w:w="560" w:type="pct"/>
            <w:tcBorders>
              <w:top w:val="single" w:sz="4" w:space="0" w:color="BFBFBF" w:themeColor="background1" w:themeShade="BF"/>
              <w:bottom w:val="single" w:sz="4" w:space="0" w:color="BFBFBF" w:themeColor="background1" w:themeShade="BF"/>
            </w:tcBorders>
          </w:tcPr>
          <w:p w14:paraId="5B27F7CD" w14:textId="65783A34"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hAnsi="Calibri" w:cs="Calibri"/>
                <w:sz w:val="16"/>
                <w:szCs w:val="16"/>
              </w:rPr>
              <w:t>Interpret Drill Gauge Drawing</w:t>
            </w:r>
          </w:p>
        </w:tc>
        <w:tc>
          <w:tcPr>
            <w:tcW w:w="819" w:type="pct"/>
            <w:tcBorders>
              <w:top w:val="single" w:sz="4" w:space="0" w:color="BFBFBF" w:themeColor="background1" w:themeShade="BF"/>
              <w:bottom w:val="single" w:sz="4" w:space="0" w:color="BFBFBF" w:themeColor="background1" w:themeShade="BF"/>
            </w:tcBorders>
          </w:tcPr>
          <w:p w14:paraId="275A4CCA" w14:textId="37296ABE"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Extract drawing info: dimensions, materials, finish</w:t>
            </w:r>
            <w:r w:rsidRPr="002E14ED">
              <w:br/>
            </w:r>
            <w:r w:rsidRPr="002E14ED">
              <w:rPr>
                <w:rFonts w:ascii="Calibri" w:eastAsia="Arial" w:hAnsi="Calibri" w:cs="Calibri"/>
                <w:sz w:val="16"/>
                <w:szCs w:val="16"/>
              </w:rPr>
              <w:t xml:space="preserve"> • Identify PPE and hazards</w:t>
            </w:r>
            <w:r w:rsidRPr="002E14ED">
              <w:br/>
            </w:r>
            <w:r w:rsidRPr="002E14ED">
              <w:rPr>
                <w:rFonts w:ascii="Calibri" w:eastAsia="Arial" w:hAnsi="Calibri" w:cs="Calibri"/>
                <w:sz w:val="16"/>
                <w:szCs w:val="16"/>
              </w:rPr>
              <w:t xml:space="preserve"> • Plan production steps</w:t>
            </w:r>
          </w:p>
        </w:tc>
        <w:tc>
          <w:tcPr>
            <w:tcW w:w="968" w:type="pct"/>
            <w:tcBorders>
              <w:top w:val="single" w:sz="4" w:space="0" w:color="BFBFBF" w:themeColor="background1" w:themeShade="BF"/>
              <w:bottom w:val="single" w:sz="4" w:space="0" w:color="BFBFBF" w:themeColor="background1" w:themeShade="BF"/>
            </w:tcBorders>
          </w:tcPr>
          <w:p w14:paraId="4E40A8A4" w14:textId="13EF364A"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Drawing Overview – Spec Walk (15 mins)</w:t>
            </w:r>
            <w:r w:rsidRPr="002E14ED">
              <w:br/>
            </w:r>
            <w:r w:rsidRPr="002E14ED">
              <w:rPr>
                <w:rFonts w:ascii="Calibri" w:eastAsia="Arial" w:hAnsi="Calibri" w:cs="Calibri"/>
                <w:sz w:val="16"/>
                <w:szCs w:val="16"/>
              </w:rPr>
              <w:t xml:space="preserve"> • Q&amp;A and Symbol Recap (10 mins)</w:t>
            </w:r>
            <w:r w:rsidRPr="002E14ED">
              <w:br/>
            </w:r>
            <w:r w:rsidRPr="002E14ED">
              <w:rPr>
                <w:rFonts w:ascii="Calibri" w:eastAsia="Arial" w:hAnsi="Calibri" w:cs="Calibri"/>
                <w:sz w:val="16"/>
                <w:szCs w:val="16"/>
              </w:rPr>
              <w:t xml:space="preserve"> • Complete Worksheet (25 mins)</w:t>
            </w:r>
            <w:r w:rsidRPr="002E14ED">
              <w:br/>
            </w:r>
            <w:r w:rsidRPr="002E14ED">
              <w:rPr>
                <w:rFonts w:ascii="Calibri" w:eastAsia="Arial" w:hAnsi="Calibri" w:cs="Calibri"/>
                <w:sz w:val="16"/>
                <w:szCs w:val="16"/>
              </w:rPr>
              <w:t xml:space="preserve"> • Peer Review (10 mins)</w:t>
            </w:r>
            <w:r w:rsidRPr="002E14ED">
              <w:br/>
            </w:r>
            <w:r w:rsidRPr="002E14ED">
              <w:rPr>
                <w:rFonts w:ascii="Calibri" w:eastAsia="Arial" w:hAnsi="Calibri" w:cs="Calibri"/>
                <w:sz w:val="16"/>
                <w:szCs w:val="16"/>
              </w:rPr>
              <w:t xml:space="preserve"> • Recap and Project Link (10 mins)</w:t>
            </w:r>
          </w:p>
        </w:tc>
        <w:tc>
          <w:tcPr>
            <w:tcW w:w="867" w:type="pct"/>
            <w:tcBorders>
              <w:top w:val="single" w:sz="4" w:space="0" w:color="BFBFBF" w:themeColor="background1" w:themeShade="BF"/>
              <w:bottom w:val="single" w:sz="4" w:space="0" w:color="BFBFBF" w:themeColor="background1" w:themeShade="BF"/>
            </w:tcBorders>
          </w:tcPr>
          <w:p w14:paraId="21926B74" w14:textId="05F76845"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Correct drawing interpretation and process planning on worksheet</w:t>
            </w:r>
          </w:p>
        </w:tc>
        <w:tc>
          <w:tcPr>
            <w:tcW w:w="868" w:type="pct"/>
            <w:tcBorders>
              <w:top w:val="single" w:sz="4" w:space="0" w:color="BFBFBF" w:themeColor="background1" w:themeShade="BF"/>
              <w:bottom w:val="single" w:sz="4" w:space="0" w:color="BFBFBF" w:themeColor="background1" w:themeShade="BF"/>
            </w:tcBorders>
          </w:tcPr>
          <w:p w14:paraId="09310CBF" w14:textId="4EA89D49"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 PowerPoint – 3.5 Interpret Drill Gauge Drawing</w:t>
            </w:r>
            <w:r w:rsidRPr="002E14ED">
              <w:br/>
            </w:r>
            <w:r w:rsidRPr="002E14ED">
              <w:rPr>
                <w:rFonts w:ascii="Calibri" w:eastAsia="Arial" w:hAnsi="Calibri" w:cs="Calibri"/>
                <w:sz w:val="16"/>
                <w:szCs w:val="16"/>
              </w:rPr>
              <w:t>• Worksheet – 3.5 Interpret Drawing</w:t>
            </w:r>
          </w:p>
        </w:tc>
        <w:tc>
          <w:tcPr>
            <w:tcW w:w="460" w:type="pct"/>
            <w:tcBorders>
              <w:top w:val="single" w:sz="4" w:space="0" w:color="BFBFBF" w:themeColor="background1" w:themeShade="BF"/>
              <w:bottom w:val="single" w:sz="4" w:space="0" w:color="BFBFBF" w:themeColor="background1" w:themeShade="BF"/>
            </w:tcBorders>
          </w:tcPr>
          <w:p w14:paraId="39C2B96E" w14:textId="5DC7ADEB" w:rsidR="002E14ED" w:rsidRPr="002E14ED" w:rsidRDefault="002E14ED" w:rsidP="002E14ED">
            <w:pPr>
              <w:cnfStyle w:val="000000000000" w:firstRow="0" w:lastRow="0" w:firstColumn="0" w:lastColumn="0" w:oddVBand="0" w:evenVBand="0" w:oddHBand="0" w:evenHBand="0" w:firstRowFirstColumn="0" w:firstRowLastColumn="0" w:lastRowFirstColumn="0" w:lastRowLastColumn="0"/>
              <w:rPr>
                <w:sz w:val="16"/>
                <w:szCs w:val="16"/>
              </w:rPr>
            </w:pPr>
            <w:r w:rsidRPr="002E14ED">
              <w:rPr>
                <w:rFonts w:ascii="Calibri" w:eastAsia="Arial" w:hAnsi="Calibri" w:cs="Calibri"/>
                <w:sz w:val="16"/>
                <w:szCs w:val="16"/>
              </w:rPr>
              <w:t>Planning includes WHS controls and PPE selection</w:t>
            </w:r>
          </w:p>
        </w:tc>
      </w:tr>
      <w:tr w:rsidR="002E14ED" w:rsidRPr="00CB19B0" w14:paraId="0E9DE6C9" w14:textId="77777777" w:rsidTr="003648A1">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tcBorders>
          </w:tcPr>
          <w:p w14:paraId="6F7453F9" w14:textId="63DCB96D" w:rsidR="002E14ED" w:rsidRPr="0009667E" w:rsidRDefault="002E14ED" w:rsidP="002E14ED">
            <w:pPr>
              <w:rPr>
                <w:b w:val="0"/>
                <w:bCs/>
                <w:sz w:val="16"/>
                <w:szCs w:val="16"/>
              </w:rPr>
            </w:pPr>
            <w:r w:rsidRPr="0009667E">
              <w:rPr>
                <w:rFonts w:ascii="Calibri" w:hAnsi="Calibri" w:cs="Calibri"/>
                <w:b w:val="0"/>
                <w:bCs/>
                <w:sz w:val="16"/>
                <w:szCs w:val="16"/>
              </w:rPr>
              <w:t>3.6</w:t>
            </w:r>
          </w:p>
        </w:tc>
        <w:tc>
          <w:tcPr>
            <w:tcW w:w="195" w:type="pct"/>
            <w:tcBorders>
              <w:top w:val="single" w:sz="4" w:space="0" w:color="BFBFBF" w:themeColor="background1" w:themeShade="BF"/>
            </w:tcBorders>
          </w:tcPr>
          <w:p w14:paraId="2DD04BA5" w14:textId="77777777" w:rsidR="002E14ED" w:rsidRPr="002E14ED" w:rsidRDefault="002E14ED" w:rsidP="002E14ED">
            <w:pPr>
              <w:spacing w:after="0"/>
              <w:cnfStyle w:val="010000000000" w:firstRow="0" w:lastRow="1" w:firstColumn="0" w:lastColumn="0" w:oddVBand="0" w:evenVBand="0" w:oddHBand="0" w:evenHBand="0" w:firstRowFirstColumn="0" w:firstRowLastColumn="0" w:lastRowFirstColumn="0" w:lastRowLastColumn="0"/>
              <w:rPr>
                <w:b w:val="0"/>
                <w:bCs/>
                <w:sz w:val="16"/>
                <w:szCs w:val="16"/>
                <w:highlight w:val="yellow"/>
              </w:rPr>
            </w:pPr>
            <w:r w:rsidRPr="002E14ED">
              <w:rPr>
                <w:rFonts w:ascii="Apple Color Emoji" w:hAnsi="Apple Color Emoji" w:cs="Apple Color Emoji"/>
                <w:b w:val="0"/>
                <w:bCs/>
                <w:sz w:val="16"/>
                <w:szCs w:val="16"/>
              </w:rPr>
              <w:t>✔️</w:t>
            </w:r>
          </w:p>
          <w:p w14:paraId="5CC67AA8" w14:textId="25C26603" w:rsidR="002E14ED" w:rsidRPr="002E14ED" w:rsidRDefault="002E14ED" w:rsidP="002E14ED">
            <w:pPr>
              <w:cnfStyle w:val="010000000000" w:firstRow="0" w:lastRow="1" w:firstColumn="0" w:lastColumn="0" w:oddVBand="0" w:evenVBand="0" w:oddHBand="0" w:evenHBand="0" w:firstRowFirstColumn="0" w:firstRowLastColumn="0" w:lastRowFirstColumn="0" w:lastRowLastColumn="0"/>
              <w:rPr>
                <w:b w:val="0"/>
                <w:bCs/>
                <w:sz w:val="16"/>
                <w:szCs w:val="16"/>
              </w:rPr>
            </w:pPr>
          </w:p>
        </w:tc>
        <w:tc>
          <w:tcPr>
            <w:tcW w:w="560" w:type="pct"/>
            <w:tcBorders>
              <w:top w:val="single" w:sz="4" w:space="0" w:color="BFBFBF" w:themeColor="background1" w:themeShade="BF"/>
            </w:tcBorders>
          </w:tcPr>
          <w:p w14:paraId="455C5AF8" w14:textId="3EE41C07" w:rsidR="002E14ED" w:rsidRPr="002E14ED" w:rsidRDefault="002E14ED" w:rsidP="002E14ED">
            <w:pPr>
              <w:cnfStyle w:val="010000000000" w:firstRow="0" w:lastRow="1" w:firstColumn="0" w:lastColumn="0" w:oddVBand="0" w:evenVBand="0" w:oddHBand="0" w:evenHBand="0" w:firstRowFirstColumn="0" w:firstRowLastColumn="0" w:lastRowFirstColumn="0" w:lastRowLastColumn="0"/>
              <w:rPr>
                <w:b w:val="0"/>
                <w:bCs/>
                <w:sz w:val="16"/>
                <w:szCs w:val="16"/>
              </w:rPr>
            </w:pPr>
            <w:r w:rsidRPr="002E14ED">
              <w:rPr>
                <w:rFonts w:ascii="Calibri" w:hAnsi="Calibri" w:cs="Calibri"/>
                <w:b w:val="0"/>
                <w:bCs/>
                <w:sz w:val="16"/>
                <w:szCs w:val="16"/>
              </w:rPr>
              <w:t>Interpret Meat Mallet Drawing</w:t>
            </w:r>
          </w:p>
        </w:tc>
        <w:tc>
          <w:tcPr>
            <w:tcW w:w="819" w:type="pct"/>
            <w:tcBorders>
              <w:top w:val="single" w:sz="4" w:space="0" w:color="BFBFBF" w:themeColor="background1" w:themeShade="BF"/>
            </w:tcBorders>
          </w:tcPr>
          <w:p w14:paraId="031AB111" w14:textId="2EDDF695" w:rsidR="002E14ED" w:rsidRPr="002E14ED" w:rsidRDefault="002E14ED" w:rsidP="002E14ED">
            <w:pPr>
              <w:cnfStyle w:val="010000000000" w:firstRow="0" w:lastRow="1" w:firstColumn="0" w:lastColumn="0" w:oddVBand="0" w:evenVBand="0" w:oddHBand="0" w:evenHBand="0" w:firstRowFirstColumn="0" w:firstRowLastColumn="0" w:lastRowFirstColumn="0" w:lastRowLastColumn="0"/>
              <w:rPr>
                <w:b w:val="0"/>
                <w:bCs/>
                <w:sz w:val="16"/>
                <w:szCs w:val="16"/>
              </w:rPr>
            </w:pPr>
            <w:r w:rsidRPr="002E14ED">
              <w:rPr>
                <w:rFonts w:ascii="Calibri" w:eastAsia="Arial" w:hAnsi="Calibri" w:cs="Calibri"/>
                <w:b w:val="0"/>
                <w:bCs/>
                <w:sz w:val="16"/>
                <w:szCs w:val="16"/>
              </w:rPr>
              <w:t>• Interpret exploded and orthographic views</w:t>
            </w:r>
            <w:r w:rsidRPr="002E14ED">
              <w:rPr>
                <w:b w:val="0"/>
                <w:bCs/>
              </w:rPr>
              <w:br/>
            </w:r>
            <w:r w:rsidRPr="002E14ED">
              <w:rPr>
                <w:rFonts w:ascii="Calibri" w:eastAsia="Arial" w:hAnsi="Calibri" w:cs="Calibri"/>
                <w:b w:val="0"/>
                <w:bCs/>
                <w:sz w:val="16"/>
                <w:szCs w:val="16"/>
              </w:rPr>
              <w:lastRenderedPageBreak/>
              <w:t xml:space="preserve"> • Identify material, tolerances, sequence steps</w:t>
            </w:r>
            <w:r w:rsidRPr="002E14ED">
              <w:rPr>
                <w:b w:val="0"/>
                <w:bCs/>
              </w:rPr>
              <w:br/>
            </w:r>
            <w:r w:rsidRPr="002E14ED">
              <w:rPr>
                <w:rFonts w:ascii="Calibri" w:eastAsia="Arial" w:hAnsi="Calibri" w:cs="Calibri"/>
                <w:b w:val="0"/>
                <w:bCs/>
                <w:sz w:val="16"/>
                <w:szCs w:val="16"/>
              </w:rPr>
              <w:t xml:space="preserve"> • Apply WHS knowledge to build planning</w:t>
            </w:r>
          </w:p>
        </w:tc>
        <w:tc>
          <w:tcPr>
            <w:tcW w:w="968" w:type="pct"/>
            <w:tcBorders>
              <w:top w:val="single" w:sz="4" w:space="0" w:color="BFBFBF" w:themeColor="background1" w:themeShade="BF"/>
            </w:tcBorders>
          </w:tcPr>
          <w:p w14:paraId="32078BE7" w14:textId="636647F4" w:rsidR="002E14ED" w:rsidRPr="002E14ED" w:rsidRDefault="002E14ED" w:rsidP="002E14ED">
            <w:pPr>
              <w:cnfStyle w:val="010000000000" w:firstRow="0" w:lastRow="1" w:firstColumn="0" w:lastColumn="0" w:oddVBand="0" w:evenVBand="0" w:oddHBand="0" w:evenHBand="0" w:firstRowFirstColumn="0" w:firstRowLastColumn="0" w:lastRowFirstColumn="0" w:lastRowLastColumn="0"/>
              <w:rPr>
                <w:b w:val="0"/>
                <w:bCs/>
                <w:sz w:val="16"/>
                <w:szCs w:val="16"/>
              </w:rPr>
            </w:pPr>
            <w:r w:rsidRPr="002E14ED">
              <w:rPr>
                <w:rFonts w:ascii="Calibri" w:eastAsia="Arial" w:hAnsi="Calibri" w:cs="Calibri"/>
                <w:b w:val="0"/>
                <w:bCs/>
                <w:sz w:val="16"/>
                <w:szCs w:val="16"/>
              </w:rPr>
              <w:lastRenderedPageBreak/>
              <w:t>• Drawing Walkthrough (15 mins)</w:t>
            </w:r>
            <w:r w:rsidRPr="002E14ED">
              <w:rPr>
                <w:b w:val="0"/>
                <w:bCs/>
              </w:rPr>
              <w:br/>
            </w:r>
            <w:r w:rsidRPr="002E14ED">
              <w:rPr>
                <w:rFonts w:ascii="Calibri" w:eastAsia="Arial" w:hAnsi="Calibri" w:cs="Calibri"/>
                <w:b w:val="0"/>
                <w:bCs/>
                <w:sz w:val="16"/>
                <w:szCs w:val="16"/>
              </w:rPr>
              <w:t xml:space="preserve"> • Complete Worksheet (30 mins)</w:t>
            </w:r>
            <w:r w:rsidRPr="002E14ED">
              <w:rPr>
                <w:b w:val="0"/>
                <w:bCs/>
              </w:rPr>
              <w:br/>
            </w:r>
            <w:r w:rsidRPr="002E14ED">
              <w:rPr>
                <w:rFonts w:ascii="Calibri" w:eastAsia="Arial" w:hAnsi="Calibri" w:cs="Calibri"/>
                <w:b w:val="0"/>
                <w:bCs/>
                <w:sz w:val="16"/>
                <w:szCs w:val="16"/>
              </w:rPr>
              <w:lastRenderedPageBreak/>
              <w:t xml:space="preserve"> • Peer Discussion (10 mins)</w:t>
            </w:r>
            <w:r w:rsidRPr="002E14ED">
              <w:rPr>
                <w:b w:val="0"/>
                <w:bCs/>
              </w:rPr>
              <w:br/>
            </w:r>
            <w:r w:rsidRPr="002E14ED">
              <w:rPr>
                <w:rFonts w:ascii="Calibri" w:eastAsia="Arial" w:hAnsi="Calibri" w:cs="Calibri"/>
                <w:b w:val="0"/>
                <w:bCs/>
                <w:sz w:val="16"/>
                <w:szCs w:val="16"/>
              </w:rPr>
              <w:t xml:space="preserve"> • Class Debrief (10 mins)</w:t>
            </w:r>
            <w:r w:rsidRPr="002E14ED">
              <w:rPr>
                <w:b w:val="0"/>
                <w:bCs/>
              </w:rPr>
              <w:br/>
            </w:r>
            <w:r w:rsidRPr="002E14ED">
              <w:rPr>
                <w:rFonts w:ascii="Calibri" w:eastAsia="Arial" w:hAnsi="Calibri" w:cs="Calibri"/>
                <w:b w:val="0"/>
                <w:bCs/>
                <w:sz w:val="16"/>
                <w:szCs w:val="16"/>
              </w:rPr>
              <w:t xml:space="preserve"> • Recap and Link to Project (5 mins)</w:t>
            </w:r>
          </w:p>
        </w:tc>
        <w:tc>
          <w:tcPr>
            <w:tcW w:w="867" w:type="pct"/>
            <w:tcBorders>
              <w:top w:val="single" w:sz="4" w:space="0" w:color="BFBFBF" w:themeColor="background1" w:themeShade="BF"/>
            </w:tcBorders>
          </w:tcPr>
          <w:p w14:paraId="668EF5A2" w14:textId="5DF6C2C3" w:rsidR="002E14ED" w:rsidRPr="002E14ED" w:rsidRDefault="002E14ED" w:rsidP="002E14ED">
            <w:pPr>
              <w:cnfStyle w:val="010000000000" w:firstRow="0" w:lastRow="1" w:firstColumn="0" w:lastColumn="0" w:oddVBand="0" w:evenVBand="0" w:oddHBand="0" w:evenHBand="0" w:firstRowFirstColumn="0" w:firstRowLastColumn="0" w:lastRowFirstColumn="0" w:lastRowLastColumn="0"/>
              <w:rPr>
                <w:b w:val="0"/>
                <w:bCs/>
                <w:sz w:val="16"/>
                <w:szCs w:val="16"/>
              </w:rPr>
            </w:pPr>
            <w:r w:rsidRPr="002E14ED">
              <w:rPr>
                <w:rFonts w:ascii="Calibri" w:eastAsia="Arial" w:hAnsi="Calibri" w:cs="Calibri"/>
                <w:b w:val="0"/>
                <w:bCs/>
                <w:sz w:val="16"/>
                <w:szCs w:val="16"/>
              </w:rPr>
              <w:lastRenderedPageBreak/>
              <w:t>Completed worksheet with correct specs and WHS notes</w:t>
            </w:r>
          </w:p>
        </w:tc>
        <w:tc>
          <w:tcPr>
            <w:tcW w:w="868" w:type="pct"/>
            <w:tcBorders>
              <w:top w:val="single" w:sz="4" w:space="0" w:color="BFBFBF" w:themeColor="background1" w:themeShade="BF"/>
            </w:tcBorders>
          </w:tcPr>
          <w:p w14:paraId="15723B18" w14:textId="6A0E0124" w:rsidR="002E14ED" w:rsidRPr="002E14ED" w:rsidRDefault="002E14ED" w:rsidP="002E14E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2E14ED">
              <w:rPr>
                <w:rFonts w:ascii="Calibri" w:eastAsia="Arial" w:hAnsi="Calibri" w:cs="Calibri"/>
                <w:b w:val="0"/>
                <w:bCs/>
                <w:sz w:val="16"/>
                <w:szCs w:val="16"/>
              </w:rPr>
              <w:t>• PowerPoint – 3.6 Interpret Meat Mallet Drawing</w:t>
            </w:r>
            <w:r w:rsidRPr="002E14ED">
              <w:rPr>
                <w:b w:val="0"/>
                <w:bCs/>
              </w:rPr>
              <w:br/>
            </w:r>
            <w:r w:rsidRPr="002E14ED">
              <w:rPr>
                <w:rFonts w:ascii="Calibri" w:eastAsia="Arial" w:hAnsi="Calibri" w:cs="Calibri"/>
                <w:b w:val="0"/>
                <w:bCs/>
                <w:sz w:val="16"/>
                <w:szCs w:val="16"/>
              </w:rPr>
              <w:lastRenderedPageBreak/>
              <w:t>• Worksheet – 3.6 Interpret Drawing</w:t>
            </w:r>
          </w:p>
        </w:tc>
        <w:tc>
          <w:tcPr>
            <w:tcW w:w="460" w:type="pct"/>
            <w:tcBorders>
              <w:top w:val="single" w:sz="4" w:space="0" w:color="BFBFBF" w:themeColor="background1" w:themeShade="BF"/>
            </w:tcBorders>
          </w:tcPr>
          <w:p w14:paraId="5A51C921" w14:textId="01EB4A99" w:rsidR="002E14ED" w:rsidRPr="002E14ED" w:rsidRDefault="002E14ED" w:rsidP="002E14ED">
            <w:pPr>
              <w:cnfStyle w:val="010000000000" w:firstRow="0" w:lastRow="1" w:firstColumn="0" w:lastColumn="0" w:oddVBand="0" w:evenVBand="0" w:oddHBand="0" w:evenHBand="0" w:firstRowFirstColumn="0" w:firstRowLastColumn="0" w:lastRowFirstColumn="0" w:lastRowLastColumn="0"/>
              <w:rPr>
                <w:b w:val="0"/>
                <w:bCs/>
                <w:sz w:val="16"/>
                <w:szCs w:val="16"/>
              </w:rPr>
            </w:pPr>
            <w:r w:rsidRPr="002E14ED">
              <w:rPr>
                <w:rFonts w:ascii="Calibri" w:eastAsia="Arial" w:hAnsi="Calibri" w:cs="Calibri"/>
                <w:b w:val="0"/>
                <w:bCs/>
                <w:sz w:val="16"/>
                <w:szCs w:val="16"/>
              </w:rPr>
              <w:lastRenderedPageBreak/>
              <w:t xml:space="preserve">Ensure safe layout and </w:t>
            </w:r>
            <w:r w:rsidRPr="002E14ED">
              <w:rPr>
                <w:rFonts w:ascii="Calibri" w:eastAsia="Arial" w:hAnsi="Calibri" w:cs="Calibri"/>
                <w:b w:val="0"/>
                <w:bCs/>
                <w:sz w:val="16"/>
                <w:szCs w:val="16"/>
              </w:rPr>
              <w:lastRenderedPageBreak/>
              <w:t>visibility when handling parts</w:t>
            </w:r>
          </w:p>
        </w:tc>
      </w:tr>
    </w:tbl>
    <w:p w14:paraId="6012CCC1" w14:textId="77777777" w:rsidR="00EA3B54" w:rsidRDefault="00EA3B54" w:rsidP="00EA3B54"/>
    <w:p w14:paraId="5C740654" w14:textId="77777777" w:rsidR="003648A1" w:rsidRDefault="003648A1">
      <w:pPr>
        <w:rPr>
          <w:rFonts w:eastAsiaTheme="majorEastAsia" w:cstheme="majorBidi"/>
          <w:b/>
          <w:iCs/>
          <w:caps/>
          <w:color w:val="1A0083" w:themeColor="accent1"/>
        </w:rPr>
      </w:pPr>
      <w:r>
        <w:br w:type="page"/>
      </w:r>
    </w:p>
    <w:p w14:paraId="790FD2E2" w14:textId="1BBA504B" w:rsidR="0030060B" w:rsidRDefault="0030060B" w:rsidP="00C7294C">
      <w:pPr>
        <w:pStyle w:val="Heading2"/>
      </w:pPr>
      <w:bookmarkStart w:id="14" w:name="_Toc209710362"/>
      <w:r>
        <w:lastRenderedPageBreak/>
        <w:t xml:space="preserve">Table 4: Module 4 – </w:t>
      </w:r>
      <w:r w:rsidR="002C260E">
        <w:t>Drill Gauge</w:t>
      </w:r>
      <w:bookmarkEnd w:id="14"/>
      <w:r w:rsidR="00621179">
        <w:t xml:space="preserve"> – Practical demonstration</w:t>
      </w:r>
    </w:p>
    <w:tbl>
      <w:tblPr>
        <w:tblStyle w:val="Tablestyle2"/>
        <w:tblW w:w="4900" w:type="pct"/>
        <w:tblLook w:val="07E0" w:firstRow="1" w:lastRow="1" w:firstColumn="1" w:lastColumn="1" w:noHBand="1" w:noVBand="1"/>
      </w:tblPr>
      <w:tblGrid>
        <w:gridCol w:w="730"/>
        <w:gridCol w:w="542"/>
        <w:gridCol w:w="1556"/>
        <w:gridCol w:w="1984"/>
        <w:gridCol w:w="2981"/>
        <w:gridCol w:w="2409"/>
        <w:gridCol w:w="2412"/>
        <w:gridCol w:w="1278"/>
      </w:tblGrid>
      <w:tr w:rsidR="0030060B" w:rsidRPr="000C528F" w14:paraId="6DD40D6A" w14:textId="77777777" w:rsidTr="003A5B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Pr>
          <w:p w14:paraId="6F1A186B" w14:textId="77777777" w:rsidR="0030060B" w:rsidRPr="000C528F" w:rsidRDefault="0030060B" w:rsidP="003A5BAE">
            <w:pPr>
              <w:rPr>
                <w:rFonts w:ascii="Calibri" w:hAnsi="Calibri" w:cs="Calibri"/>
                <w:sz w:val="16"/>
                <w:szCs w:val="16"/>
              </w:rPr>
            </w:pPr>
            <w:r w:rsidRPr="000C528F">
              <w:rPr>
                <w:rFonts w:ascii="Calibri" w:hAnsi="Calibri" w:cs="Calibri"/>
                <w:sz w:val="16"/>
                <w:szCs w:val="16"/>
              </w:rPr>
              <w:t>Lesson</w:t>
            </w:r>
          </w:p>
        </w:tc>
        <w:tc>
          <w:tcPr>
            <w:tcW w:w="195" w:type="pct"/>
          </w:tcPr>
          <w:p w14:paraId="5727A580" w14:textId="77777777" w:rsidR="0030060B" w:rsidRPr="000C528F" w:rsidRDefault="0030060B"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0C528F">
              <w:rPr>
                <w:rFonts w:ascii="Calibri" w:hAnsi="Calibri" w:cs="Calibri"/>
                <w:sz w:val="16"/>
                <w:szCs w:val="16"/>
              </w:rPr>
              <w:t>Plan</w:t>
            </w:r>
          </w:p>
        </w:tc>
        <w:tc>
          <w:tcPr>
            <w:tcW w:w="560" w:type="pct"/>
          </w:tcPr>
          <w:p w14:paraId="2704F73E" w14:textId="77777777" w:rsidR="0030060B" w:rsidRPr="000C528F" w:rsidRDefault="0030060B"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0C528F">
              <w:rPr>
                <w:rFonts w:ascii="Calibri" w:hAnsi="Calibri" w:cs="Calibri"/>
                <w:sz w:val="16"/>
                <w:szCs w:val="16"/>
              </w:rPr>
              <w:t>Title</w:t>
            </w:r>
          </w:p>
        </w:tc>
        <w:tc>
          <w:tcPr>
            <w:tcW w:w="714" w:type="pct"/>
          </w:tcPr>
          <w:p w14:paraId="048DD3E7" w14:textId="77777777" w:rsidR="0030060B" w:rsidRPr="000C528F" w:rsidRDefault="0030060B"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0C528F">
              <w:rPr>
                <w:rFonts w:ascii="Calibri" w:hAnsi="Calibri" w:cs="Calibri"/>
                <w:sz w:val="16"/>
                <w:szCs w:val="16"/>
              </w:rPr>
              <w:t>Lesson Objectives</w:t>
            </w:r>
          </w:p>
        </w:tc>
        <w:tc>
          <w:tcPr>
            <w:tcW w:w="1073" w:type="pct"/>
          </w:tcPr>
          <w:p w14:paraId="5006F83E" w14:textId="7F8AB0D5" w:rsidR="0030060B" w:rsidRPr="000C528F" w:rsidRDefault="0030060B"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0C528F">
              <w:rPr>
                <w:rFonts w:ascii="Calibri" w:hAnsi="Calibri" w:cs="Calibri"/>
                <w:sz w:val="16"/>
                <w:szCs w:val="16"/>
              </w:rPr>
              <w:t>Activities</w:t>
            </w:r>
            <w:r w:rsidR="00D76A4B">
              <w:rPr>
                <w:rFonts w:ascii="Calibri" w:hAnsi="Calibri" w:cs="Calibri"/>
                <w:sz w:val="16"/>
                <w:szCs w:val="16"/>
              </w:rPr>
              <w:t xml:space="preserve"> (70 min)</w:t>
            </w:r>
          </w:p>
        </w:tc>
        <w:tc>
          <w:tcPr>
            <w:tcW w:w="867" w:type="pct"/>
          </w:tcPr>
          <w:p w14:paraId="366E4C9F" w14:textId="77777777" w:rsidR="0030060B" w:rsidRPr="000C528F" w:rsidRDefault="0030060B"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0C528F">
              <w:rPr>
                <w:rFonts w:ascii="Calibri" w:hAnsi="Calibri" w:cs="Calibri"/>
                <w:sz w:val="16"/>
                <w:szCs w:val="16"/>
              </w:rPr>
              <w:t>Success Criteria &amp; Assessment</w:t>
            </w:r>
          </w:p>
        </w:tc>
        <w:tc>
          <w:tcPr>
            <w:tcW w:w="868" w:type="pct"/>
          </w:tcPr>
          <w:p w14:paraId="407E5165" w14:textId="77777777" w:rsidR="0030060B" w:rsidRPr="000C528F" w:rsidRDefault="0030060B"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0C528F">
              <w:rPr>
                <w:rFonts w:ascii="Calibri" w:hAnsi="Calibri" w:cs="Calibri"/>
                <w:sz w:val="16"/>
                <w:szCs w:val="16"/>
              </w:rPr>
              <w:t>Resources</w:t>
            </w:r>
          </w:p>
        </w:tc>
        <w:tc>
          <w:tcPr>
            <w:tcW w:w="460" w:type="pct"/>
          </w:tcPr>
          <w:p w14:paraId="49055D2B" w14:textId="77777777" w:rsidR="0030060B" w:rsidRPr="000C528F" w:rsidRDefault="0030060B"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0C528F">
              <w:rPr>
                <w:rFonts w:ascii="Calibri" w:hAnsi="Calibri" w:cs="Calibri"/>
                <w:sz w:val="16"/>
                <w:szCs w:val="16"/>
              </w:rPr>
              <w:t>WHS Notes</w:t>
            </w:r>
          </w:p>
        </w:tc>
      </w:tr>
      <w:tr w:rsidR="004E15BD" w:rsidRPr="000C528F" w14:paraId="0C7D49E0"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top w:val="nil"/>
              <w:bottom w:val="single" w:sz="4" w:space="0" w:color="BFBFBF" w:themeColor="background1" w:themeShade="BF"/>
            </w:tcBorders>
          </w:tcPr>
          <w:p w14:paraId="7B1390B1" w14:textId="48ED2DE7" w:rsidR="004E15BD" w:rsidRPr="000C528F" w:rsidRDefault="004E15BD" w:rsidP="004E15BD">
            <w:pPr>
              <w:rPr>
                <w:rFonts w:ascii="Calibri" w:hAnsi="Calibri" w:cs="Calibri"/>
                <w:bCs/>
                <w:sz w:val="16"/>
                <w:szCs w:val="16"/>
              </w:rPr>
            </w:pPr>
            <w:r w:rsidRPr="000C528F">
              <w:rPr>
                <w:rFonts w:ascii="Calibri" w:hAnsi="Calibri" w:cs="Calibri"/>
                <w:bCs/>
                <w:sz w:val="16"/>
                <w:szCs w:val="16"/>
              </w:rPr>
              <w:t>4.1</w:t>
            </w:r>
          </w:p>
        </w:tc>
        <w:tc>
          <w:tcPr>
            <w:tcW w:w="195" w:type="pct"/>
            <w:tcBorders>
              <w:top w:val="nil"/>
              <w:bottom w:val="single" w:sz="4" w:space="0" w:color="BFBFBF" w:themeColor="background1" w:themeShade="BF"/>
            </w:tcBorders>
          </w:tcPr>
          <w:p w14:paraId="38A2D9CD" w14:textId="7495B30B" w:rsidR="004E15BD" w:rsidRPr="000C528F" w:rsidRDefault="007D3281"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A62CB">
              <w:rPr>
                <w:rFonts w:ascii="Apple Color Emoji" w:hAnsi="Apple Color Emoji" w:cs="Apple Color Emoji"/>
                <w:sz w:val="16"/>
                <w:szCs w:val="16"/>
              </w:rPr>
              <w:t>✔️</w:t>
            </w:r>
          </w:p>
        </w:tc>
        <w:tc>
          <w:tcPr>
            <w:tcW w:w="560" w:type="pct"/>
            <w:tcBorders>
              <w:top w:val="nil"/>
              <w:bottom w:val="single" w:sz="4" w:space="0" w:color="BFBFBF" w:themeColor="background1" w:themeShade="BF"/>
            </w:tcBorders>
          </w:tcPr>
          <w:p w14:paraId="5A8A5EEB" w14:textId="032089FB"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Material Prep, Cut to Length, Deburr &amp; SOPs</w:t>
            </w:r>
          </w:p>
        </w:tc>
        <w:tc>
          <w:tcPr>
            <w:tcW w:w="714" w:type="pct"/>
            <w:tcBorders>
              <w:top w:val="nil"/>
              <w:bottom w:val="single" w:sz="4" w:space="0" w:color="BFBFBF" w:themeColor="background1" w:themeShade="BF"/>
            </w:tcBorders>
          </w:tcPr>
          <w:p w14:paraId="24936ADB"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lang w:val="en-US"/>
              </w:rPr>
            </w:pPr>
            <w:r w:rsidRPr="00842524">
              <w:rPr>
                <w:rFonts w:ascii="Calibri" w:hAnsi="Calibri" w:cs="Calibri"/>
                <w:sz w:val="16"/>
                <w:szCs w:val="16"/>
                <w:lang w:val="en-US"/>
              </w:rPr>
              <w:t>• Source &amp; identify material</w:t>
            </w:r>
          </w:p>
          <w:p w14:paraId="46771C9D"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lang w:val="en-US"/>
              </w:rPr>
            </w:pPr>
            <w:r w:rsidRPr="00842524">
              <w:rPr>
                <w:rFonts w:ascii="Calibri" w:hAnsi="Calibri" w:cs="Calibri"/>
                <w:sz w:val="16"/>
                <w:szCs w:val="16"/>
                <w:lang w:val="en-US"/>
              </w:rPr>
              <w:t>• Cut blank to length</w:t>
            </w:r>
          </w:p>
          <w:p w14:paraId="09684839" w14:textId="629190B2"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 Apply hacksaw/bandsaw SOP</w:t>
            </w:r>
          </w:p>
        </w:tc>
        <w:tc>
          <w:tcPr>
            <w:tcW w:w="1073" w:type="pct"/>
            <w:tcBorders>
              <w:top w:val="nil"/>
              <w:bottom w:val="single" w:sz="4" w:space="0" w:color="BFBFBF" w:themeColor="background1" w:themeShade="BF"/>
            </w:tcBorders>
          </w:tcPr>
          <w:p w14:paraId="00A766F0" w14:textId="0568D875"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rPr>
              <w:t>• Introduction &amp; Learning Intentions (10 mins)</w:t>
            </w:r>
            <w:r w:rsidRPr="00842524">
              <w:rPr>
                <w:rFonts w:ascii="Calibri" w:hAnsi="Calibri" w:cs="Calibri"/>
                <w:sz w:val="16"/>
                <w:szCs w:val="16"/>
              </w:rPr>
              <w:br/>
              <w:t xml:space="preserve"> • Material Prep Demo &amp; Safety Brief (15 mins)</w:t>
            </w:r>
            <w:r w:rsidRPr="00842524">
              <w:rPr>
                <w:rFonts w:ascii="Calibri" w:hAnsi="Calibri" w:cs="Calibri"/>
                <w:sz w:val="16"/>
                <w:szCs w:val="16"/>
              </w:rPr>
              <w:br/>
              <w:t xml:space="preserve"> • Student Activity – Marking Out &amp; Cutting (30 mins)</w:t>
            </w:r>
            <w:r w:rsidRPr="00842524">
              <w:rPr>
                <w:rFonts w:ascii="Calibri" w:hAnsi="Calibri" w:cs="Calibri"/>
                <w:sz w:val="16"/>
                <w:szCs w:val="16"/>
              </w:rPr>
              <w:br/>
              <w:t xml:space="preserve"> • Clean-Up &amp; Debrief (10 mins)</w:t>
            </w:r>
            <w:r w:rsidRPr="00842524">
              <w:rPr>
                <w:rFonts w:ascii="Calibri" w:hAnsi="Calibri" w:cs="Calibri"/>
                <w:sz w:val="16"/>
                <w:szCs w:val="16"/>
              </w:rPr>
              <w:br/>
              <w:t xml:space="preserve"> • Reflection &amp; Next Steps (5 mins)</w:t>
            </w:r>
          </w:p>
        </w:tc>
        <w:tc>
          <w:tcPr>
            <w:tcW w:w="867" w:type="pct"/>
            <w:tcBorders>
              <w:top w:val="nil"/>
              <w:bottom w:val="single" w:sz="4" w:space="0" w:color="BFBFBF" w:themeColor="background1" w:themeShade="BF"/>
            </w:tcBorders>
          </w:tcPr>
          <w:p w14:paraId="3124A974" w14:textId="3DE7F651"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Material to length within tolerance; SOP followed; PPE correctly worn</w:t>
            </w:r>
          </w:p>
        </w:tc>
        <w:tc>
          <w:tcPr>
            <w:tcW w:w="868" w:type="pct"/>
            <w:tcBorders>
              <w:top w:val="nil"/>
              <w:bottom w:val="single" w:sz="4" w:space="0" w:color="BFBFBF" w:themeColor="background1" w:themeShade="BF"/>
            </w:tcBorders>
          </w:tcPr>
          <w:p w14:paraId="0E2F349D" w14:textId="77777777" w:rsidR="004E15BD" w:rsidRPr="00842524" w:rsidRDefault="004E15BD" w:rsidP="004E15BD">
            <w:pPr>
              <w:spacing w:after="0" w:line="259" w:lineRule="auto"/>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842524">
              <w:rPr>
                <w:rFonts w:ascii="Calibri" w:hAnsi="Calibri" w:cs="Calibri"/>
                <w:sz w:val="16"/>
                <w:szCs w:val="16"/>
              </w:rPr>
              <w:t>• PowerPoint – 4.1 Basic Bandsaw Operation</w:t>
            </w:r>
          </w:p>
          <w:p w14:paraId="66859DAF" w14:textId="440211FF"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rPr>
              <w:t>• PowerPoint – 4.1 Material Preparation</w:t>
            </w:r>
            <w:r w:rsidRPr="00842524">
              <w:rPr>
                <w:rFonts w:ascii="Calibri" w:hAnsi="Calibri" w:cs="Calibri"/>
                <w:sz w:val="16"/>
                <w:szCs w:val="16"/>
              </w:rPr>
              <w:br/>
              <w:t>• Worksheet – Material Prep &amp; SOP Compliance</w:t>
            </w:r>
            <w:r w:rsidRPr="00842524">
              <w:rPr>
                <w:rFonts w:ascii="Calibri" w:hAnsi="Calibri" w:cs="Calibri"/>
                <w:sz w:val="16"/>
                <w:szCs w:val="16"/>
              </w:rPr>
              <w:br/>
            </w:r>
          </w:p>
        </w:tc>
        <w:tc>
          <w:tcPr>
            <w:tcW w:w="460" w:type="pct"/>
            <w:tcBorders>
              <w:top w:val="nil"/>
              <w:bottom w:val="single" w:sz="4" w:space="0" w:color="BFBFBF" w:themeColor="background1" w:themeShade="BF"/>
            </w:tcBorders>
          </w:tcPr>
          <w:p w14:paraId="2EFF200C" w14:textId="2ED324FD"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PPE and push sticks at saw; No loose clothing</w:t>
            </w:r>
          </w:p>
        </w:tc>
      </w:tr>
      <w:tr w:rsidR="004E15BD" w:rsidRPr="000C528F" w14:paraId="28246433"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tcBorders>
          </w:tcPr>
          <w:p w14:paraId="3D87BDDD" w14:textId="61117317" w:rsidR="004E15BD" w:rsidRPr="000C528F" w:rsidRDefault="004E15BD" w:rsidP="004E15BD">
            <w:pPr>
              <w:rPr>
                <w:rFonts w:ascii="Calibri" w:hAnsi="Calibri" w:cs="Calibri"/>
                <w:bCs/>
                <w:sz w:val="16"/>
                <w:szCs w:val="16"/>
              </w:rPr>
            </w:pPr>
            <w:r w:rsidRPr="000C528F">
              <w:rPr>
                <w:rFonts w:ascii="Calibri" w:hAnsi="Calibri" w:cs="Calibri"/>
                <w:bCs/>
                <w:sz w:val="16"/>
                <w:szCs w:val="16"/>
              </w:rPr>
              <w:t>4.2</w:t>
            </w:r>
          </w:p>
        </w:tc>
        <w:tc>
          <w:tcPr>
            <w:tcW w:w="195" w:type="pct"/>
            <w:tcBorders>
              <w:top w:val="single" w:sz="4" w:space="0" w:color="BFBFBF" w:themeColor="background1" w:themeShade="BF"/>
            </w:tcBorders>
          </w:tcPr>
          <w:p w14:paraId="1B8B9690" w14:textId="2E029C7E" w:rsidR="004E15BD" w:rsidRPr="000C528F" w:rsidRDefault="007D3281"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A62CB">
              <w:rPr>
                <w:rFonts w:ascii="Apple Color Emoji" w:hAnsi="Apple Color Emoji" w:cs="Apple Color Emoji"/>
                <w:sz w:val="16"/>
                <w:szCs w:val="16"/>
              </w:rPr>
              <w:t>✔️</w:t>
            </w:r>
          </w:p>
        </w:tc>
        <w:tc>
          <w:tcPr>
            <w:tcW w:w="560" w:type="pct"/>
            <w:tcBorders>
              <w:top w:val="single" w:sz="4" w:space="0" w:color="BFBFBF" w:themeColor="background1" w:themeShade="BF"/>
            </w:tcBorders>
          </w:tcPr>
          <w:p w14:paraId="551BCC88" w14:textId="07496E07"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Marking Out &amp; Center-Punching</w:t>
            </w:r>
          </w:p>
        </w:tc>
        <w:tc>
          <w:tcPr>
            <w:tcW w:w="714" w:type="pct"/>
            <w:tcBorders>
              <w:top w:val="single" w:sz="4" w:space="0" w:color="BFBFBF" w:themeColor="background1" w:themeShade="BF"/>
            </w:tcBorders>
          </w:tcPr>
          <w:p w14:paraId="7C58193E"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lang w:val="en-US"/>
              </w:rPr>
            </w:pPr>
            <w:r w:rsidRPr="00842524">
              <w:rPr>
                <w:rFonts w:ascii="Calibri" w:hAnsi="Calibri" w:cs="Calibri"/>
                <w:sz w:val="16"/>
                <w:szCs w:val="16"/>
                <w:lang w:val="en-US"/>
              </w:rPr>
              <w:t>• Use tools to mark out holes &amp; cut positions</w:t>
            </w:r>
          </w:p>
          <w:p w14:paraId="2B60C5F9" w14:textId="5ACD4CFE"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 Centre-punch all hole locations</w:t>
            </w:r>
          </w:p>
        </w:tc>
        <w:tc>
          <w:tcPr>
            <w:tcW w:w="1073" w:type="pct"/>
            <w:tcBorders>
              <w:top w:val="single" w:sz="4" w:space="0" w:color="BFBFBF" w:themeColor="background1" w:themeShade="BF"/>
            </w:tcBorders>
          </w:tcPr>
          <w:p w14:paraId="105C2877" w14:textId="1DC67F1F"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rPr>
              <w:t>• Introduction &amp; Tool Overview (10 mins)</w:t>
            </w:r>
            <w:r w:rsidRPr="00842524">
              <w:rPr>
                <w:rFonts w:ascii="Calibri" w:hAnsi="Calibri" w:cs="Calibri"/>
                <w:sz w:val="16"/>
                <w:szCs w:val="16"/>
              </w:rPr>
              <w:br/>
              <w:t xml:space="preserve"> • Marking Out Demonstration (10 mins)</w:t>
            </w:r>
            <w:r w:rsidRPr="00842524">
              <w:rPr>
                <w:rFonts w:ascii="Calibri" w:hAnsi="Calibri" w:cs="Calibri"/>
                <w:sz w:val="16"/>
                <w:szCs w:val="16"/>
              </w:rPr>
              <w:br/>
              <w:t>• Student Activity – Marking Out (20 mins)</w:t>
            </w:r>
            <w:r w:rsidRPr="00842524">
              <w:rPr>
                <w:rFonts w:ascii="Calibri" w:hAnsi="Calibri" w:cs="Calibri"/>
                <w:sz w:val="16"/>
                <w:szCs w:val="16"/>
              </w:rPr>
              <w:br/>
              <w:t xml:space="preserve"> • Centre Punching (15 mins)</w:t>
            </w:r>
            <w:r w:rsidRPr="00842524">
              <w:rPr>
                <w:rFonts w:ascii="Calibri" w:hAnsi="Calibri" w:cs="Calibri"/>
                <w:sz w:val="16"/>
                <w:szCs w:val="16"/>
              </w:rPr>
              <w:br/>
              <w:t>• Peer Review &amp; Reflection (10 mins)</w:t>
            </w:r>
            <w:r w:rsidRPr="00842524">
              <w:rPr>
                <w:rFonts w:ascii="Calibri" w:hAnsi="Calibri" w:cs="Calibri"/>
                <w:sz w:val="16"/>
                <w:szCs w:val="16"/>
              </w:rPr>
              <w:br/>
              <w:t>• Wrap-Up and Clean-Up (5 mins)</w:t>
            </w:r>
          </w:p>
        </w:tc>
        <w:tc>
          <w:tcPr>
            <w:tcW w:w="867" w:type="pct"/>
            <w:tcBorders>
              <w:top w:val="single" w:sz="4" w:space="0" w:color="BFBFBF" w:themeColor="background1" w:themeShade="BF"/>
            </w:tcBorders>
          </w:tcPr>
          <w:p w14:paraId="35ECF38D" w14:textId="31FD4981"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At least 4 correct hole positions; clean punch marks with minimal drift</w:t>
            </w:r>
          </w:p>
        </w:tc>
        <w:tc>
          <w:tcPr>
            <w:tcW w:w="868" w:type="pct"/>
            <w:tcBorders>
              <w:top w:val="single" w:sz="4" w:space="0" w:color="BFBFBF" w:themeColor="background1" w:themeShade="BF"/>
            </w:tcBorders>
          </w:tcPr>
          <w:p w14:paraId="5E4837F2" w14:textId="716D1DB3"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rPr>
              <w:t>• PowerPoint – 4.2 Marking Out and Center Punching</w:t>
            </w:r>
            <w:r w:rsidRPr="00842524">
              <w:rPr>
                <w:rFonts w:ascii="Calibri" w:hAnsi="Calibri" w:cs="Calibri"/>
                <w:sz w:val="16"/>
                <w:szCs w:val="16"/>
              </w:rPr>
              <w:br/>
              <w:t>• Worksheet – 4.2 Marking Out &amp; Center Punching</w:t>
            </w:r>
            <w:r w:rsidRPr="00842524">
              <w:rPr>
                <w:rFonts w:ascii="Calibri" w:hAnsi="Calibri" w:cs="Calibri"/>
                <w:sz w:val="16"/>
                <w:szCs w:val="16"/>
              </w:rPr>
              <w:br/>
              <w:t>• Sample drill gauge or drawing for reference</w:t>
            </w:r>
          </w:p>
        </w:tc>
        <w:tc>
          <w:tcPr>
            <w:tcW w:w="460" w:type="pct"/>
            <w:tcBorders>
              <w:top w:val="single" w:sz="4" w:space="0" w:color="BFBFBF" w:themeColor="background1" w:themeShade="BF"/>
            </w:tcBorders>
          </w:tcPr>
          <w:p w14:paraId="139722F2" w14:textId="1FFA2BF2"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Gloves off during punch; PPE</w:t>
            </w:r>
          </w:p>
        </w:tc>
      </w:tr>
      <w:tr w:rsidR="004E15BD" w:rsidRPr="000C528F" w14:paraId="4A70D933" w14:textId="77777777" w:rsidTr="003A5BAE">
        <w:tc>
          <w:tcPr>
            <w:cnfStyle w:val="001000000000" w:firstRow="0" w:lastRow="0" w:firstColumn="1" w:lastColumn="0" w:oddVBand="0" w:evenVBand="0" w:oddHBand="0" w:evenHBand="0" w:firstRowFirstColumn="0" w:firstRowLastColumn="0" w:lastRowFirstColumn="0" w:lastRowLastColumn="0"/>
            <w:tcW w:w="263" w:type="pct"/>
          </w:tcPr>
          <w:p w14:paraId="1724BA8B" w14:textId="0213C11B" w:rsidR="004E15BD" w:rsidRPr="000C528F" w:rsidRDefault="004E15BD" w:rsidP="004E15BD">
            <w:pPr>
              <w:rPr>
                <w:rFonts w:ascii="Calibri" w:hAnsi="Calibri" w:cs="Calibri"/>
                <w:bCs/>
                <w:sz w:val="16"/>
                <w:szCs w:val="16"/>
              </w:rPr>
            </w:pPr>
            <w:r w:rsidRPr="000C528F">
              <w:rPr>
                <w:rFonts w:ascii="Calibri" w:hAnsi="Calibri" w:cs="Calibri"/>
                <w:bCs/>
                <w:sz w:val="16"/>
                <w:szCs w:val="16"/>
              </w:rPr>
              <w:t>4.3</w:t>
            </w:r>
          </w:p>
        </w:tc>
        <w:tc>
          <w:tcPr>
            <w:tcW w:w="195" w:type="pct"/>
          </w:tcPr>
          <w:p w14:paraId="77151AF1" w14:textId="353A4C0A" w:rsidR="004E15BD" w:rsidRPr="000C528F" w:rsidRDefault="007D3281"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A62CB">
              <w:rPr>
                <w:rFonts w:ascii="Apple Color Emoji" w:hAnsi="Apple Color Emoji" w:cs="Apple Color Emoji"/>
                <w:sz w:val="16"/>
                <w:szCs w:val="16"/>
              </w:rPr>
              <w:t>✔️</w:t>
            </w:r>
          </w:p>
        </w:tc>
        <w:tc>
          <w:tcPr>
            <w:tcW w:w="560" w:type="pct"/>
          </w:tcPr>
          <w:p w14:paraId="7FB79572" w14:textId="232A7DF6"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Drilling &amp; Hole Deburring</w:t>
            </w:r>
          </w:p>
        </w:tc>
        <w:tc>
          <w:tcPr>
            <w:tcW w:w="714" w:type="pct"/>
          </w:tcPr>
          <w:p w14:paraId="186F7FE6"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lang w:val="en-US"/>
              </w:rPr>
            </w:pPr>
            <w:r w:rsidRPr="00842524">
              <w:rPr>
                <w:rFonts w:ascii="Calibri" w:hAnsi="Calibri" w:cs="Calibri"/>
                <w:sz w:val="16"/>
                <w:szCs w:val="16"/>
                <w:lang w:val="en-US"/>
              </w:rPr>
              <w:t xml:space="preserve">• Apply drill press SOP </w:t>
            </w:r>
          </w:p>
          <w:p w14:paraId="088A4FFB"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lang w:val="en-US"/>
              </w:rPr>
            </w:pPr>
            <w:r w:rsidRPr="00842524">
              <w:rPr>
                <w:rFonts w:ascii="Calibri" w:hAnsi="Calibri" w:cs="Calibri"/>
                <w:sz w:val="16"/>
                <w:szCs w:val="16"/>
                <w:lang w:val="en-US"/>
              </w:rPr>
              <w:t>• Drill marked holes to correct size and position</w:t>
            </w:r>
          </w:p>
          <w:p w14:paraId="19F9FC67" w14:textId="3D2B1737"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 Deburr all edges post-drill</w:t>
            </w:r>
          </w:p>
        </w:tc>
        <w:tc>
          <w:tcPr>
            <w:tcW w:w="1073" w:type="pct"/>
          </w:tcPr>
          <w:p w14:paraId="142F2708"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842524">
              <w:rPr>
                <w:rFonts w:ascii="Calibri" w:eastAsia="Arial" w:hAnsi="Calibri" w:cs="Calibri"/>
                <w:sz w:val="16"/>
                <w:szCs w:val="16"/>
              </w:rPr>
              <w:t>• Demo: drill press setup clamping and SOP (10min)</w:t>
            </w:r>
          </w:p>
          <w:p w14:paraId="6FF91AD2"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842524">
              <w:rPr>
                <w:rFonts w:ascii="Calibri" w:eastAsia="Arial" w:hAnsi="Calibri" w:cs="Calibri"/>
                <w:sz w:val="16"/>
                <w:szCs w:val="16"/>
              </w:rPr>
              <w:t>• Students drill holes using marked layout (25min)</w:t>
            </w:r>
          </w:p>
          <w:p w14:paraId="4286DDFA"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842524">
              <w:rPr>
                <w:rFonts w:ascii="Calibri" w:eastAsia="Arial" w:hAnsi="Calibri" w:cs="Calibri"/>
                <w:sz w:val="16"/>
                <w:szCs w:val="16"/>
              </w:rPr>
              <w:t>• Deburr holes and inspect (15min)</w:t>
            </w:r>
          </w:p>
          <w:p w14:paraId="1E02081C" w14:textId="5D70098E" w:rsidR="004E15BD" w:rsidRPr="00842524" w:rsidRDefault="00E55989"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eastAsia="Arial" w:hAnsi="Calibri" w:cs="Calibri"/>
                <w:sz w:val="16"/>
                <w:szCs w:val="16"/>
              </w:rPr>
              <w:t xml:space="preserve">• </w:t>
            </w:r>
            <w:r w:rsidR="004E15BD" w:rsidRPr="00842524">
              <w:rPr>
                <w:rFonts w:ascii="Calibri" w:eastAsia="Arial" w:hAnsi="Calibri" w:cs="Calibri"/>
                <w:sz w:val="16"/>
                <w:szCs w:val="16"/>
              </w:rPr>
              <w:t>QA partner check</w:t>
            </w:r>
          </w:p>
        </w:tc>
        <w:tc>
          <w:tcPr>
            <w:tcW w:w="867" w:type="pct"/>
          </w:tcPr>
          <w:p w14:paraId="07D264C5" w14:textId="1113EE34"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Holes drilled to correct diameter and position; edges clean; SOP followed</w:t>
            </w:r>
          </w:p>
        </w:tc>
        <w:tc>
          <w:tcPr>
            <w:tcW w:w="868" w:type="pct"/>
          </w:tcPr>
          <w:p w14:paraId="2D65EE47"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842524">
              <w:rPr>
                <w:rFonts w:ascii="Calibri" w:hAnsi="Calibri" w:cs="Calibri"/>
                <w:sz w:val="16"/>
                <w:szCs w:val="16"/>
              </w:rPr>
              <w:t>• PowerPoint – 4.3 Drill Press, Tooling, Speeds and Feeds</w:t>
            </w:r>
          </w:p>
          <w:p w14:paraId="2D7092BD" w14:textId="3A72F4C2"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r w:rsidRPr="00842524">
              <w:rPr>
                <w:rFonts w:ascii="Calibri" w:eastAsia="Arial" w:hAnsi="Calibri" w:cs="Calibri"/>
                <w:sz w:val="16"/>
                <w:szCs w:val="16"/>
              </w:rPr>
              <w:t xml:space="preserve">• Worksheet </w:t>
            </w:r>
            <w:r w:rsidRPr="00842524">
              <w:rPr>
                <w:rFonts w:ascii="Calibri" w:hAnsi="Calibri" w:cs="Calibri"/>
                <w:sz w:val="16"/>
                <w:szCs w:val="16"/>
              </w:rPr>
              <w:t xml:space="preserve"> – Drill Press</w:t>
            </w:r>
            <w:r w:rsidRPr="00842524">
              <w:rPr>
                <w:rFonts w:ascii="Calibri" w:eastAsia="Arial" w:hAnsi="Calibri" w:cs="Calibri"/>
                <w:sz w:val="16"/>
                <w:szCs w:val="16"/>
              </w:rPr>
              <w:t xml:space="preserve"> </w:t>
            </w:r>
          </w:p>
        </w:tc>
        <w:tc>
          <w:tcPr>
            <w:tcW w:w="460" w:type="pct"/>
          </w:tcPr>
          <w:p w14:paraId="52BA26D7" w14:textId="7DF2A56D"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Clamp required; no gloves at drill; PPE</w:t>
            </w:r>
          </w:p>
        </w:tc>
      </w:tr>
      <w:tr w:rsidR="004E15BD" w:rsidRPr="000C528F" w14:paraId="762A38FE"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bottom w:val="single" w:sz="4" w:space="0" w:color="BFBFBF" w:themeColor="background1" w:themeShade="BF"/>
            </w:tcBorders>
          </w:tcPr>
          <w:p w14:paraId="66496439" w14:textId="283ED7DB" w:rsidR="004E15BD" w:rsidRPr="000C528F" w:rsidRDefault="004E15BD" w:rsidP="004E15BD">
            <w:pPr>
              <w:rPr>
                <w:rFonts w:ascii="Calibri" w:hAnsi="Calibri" w:cs="Calibri"/>
                <w:bCs/>
                <w:sz w:val="16"/>
                <w:szCs w:val="16"/>
              </w:rPr>
            </w:pPr>
            <w:r w:rsidRPr="000C528F">
              <w:rPr>
                <w:rFonts w:ascii="Calibri" w:hAnsi="Calibri" w:cs="Calibri"/>
                <w:bCs/>
                <w:sz w:val="16"/>
                <w:szCs w:val="16"/>
              </w:rPr>
              <w:t>4.4</w:t>
            </w:r>
          </w:p>
        </w:tc>
        <w:tc>
          <w:tcPr>
            <w:tcW w:w="195" w:type="pct"/>
            <w:tcBorders>
              <w:bottom w:val="single" w:sz="4" w:space="0" w:color="BFBFBF" w:themeColor="background1" w:themeShade="BF"/>
            </w:tcBorders>
          </w:tcPr>
          <w:p w14:paraId="3CF87914" w14:textId="1883F34D" w:rsidR="004E15BD" w:rsidRPr="000C528F" w:rsidRDefault="007D3281"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A62CB">
              <w:rPr>
                <w:rFonts w:ascii="Apple Color Emoji" w:hAnsi="Apple Color Emoji" w:cs="Apple Color Emoji"/>
                <w:sz w:val="16"/>
                <w:szCs w:val="16"/>
              </w:rPr>
              <w:t>✔️</w:t>
            </w:r>
          </w:p>
        </w:tc>
        <w:tc>
          <w:tcPr>
            <w:tcW w:w="560" w:type="pct"/>
            <w:tcBorders>
              <w:bottom w:val="single" w:sz="4" w:space="0" w:color="BFBFBF" w:themeColor="background1" w:themeShade="BF"/>
            </w:tcBorders>
          </w:tcPr>
          <w:p w14:paraId="2349CA10" w14:textId="70E00290"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Profile Cutting &amp; Chamfering</w:t>
            </w:r>
          </w:p>
        </w:tc>
        <w:tc>
          <w:tcPr>
            <w:tcW w:w="714" w:type="pct"/>
            <w:tcBorders>
              <w:bottom w:val="single" w:sz="4" w:space="0" w:color="BFBFBF" w:themeColor="background1" w:themeShade="BF"/>
            </w:tcBorders>
          </w:tcPr>
          <w:p w14:paraId="16A81F6D"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lang w:val="en-US"/>
              </w:rPr>
            </w:pPr>
            <w:r w:rsidRPr="00842524">
              <w:rPr>
                <w:rFonts w:ascii="Calibri" w:hAnsi="Calibri" w:cs="Calibri"/>
                <w:sz w:val="16"/>
                <w:szCs w:val="16"/>
                <w:lang w:val="en-US"/>
              </w:rPr>
              <w:t>• Cut angles &amp; side edges to spec</w:t>
            </w:r>
          </w:p>
          <w:p w14:paraId="4ACA597C"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lang w:val="en-US"/>
              </w:rPr>
            </w:pPr>
            <w:r w:rsidRPr="00842524">
              <w:rPr>
                <w:rFonts w:ascii="Calibri" w:hAnsi="Calibri" w:cs="Calibri"/>
                <w:sz w:val="16"/>
                <w:szCs w:val="16"/>
                <w:lang w:val="en-US"/>
              </w:rPr>
              <w:t>• Chamfer web face</w:t>
            </w:r>
          </w:p>
          <w:p w14:paraId="67D37B0D" w14:textId="4FD7CF6D"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 Apply angle measuring tools</w:t>
            </w:r>
          </w:p>
        </w:tc>
        <w:tc>
          <w:tcPr>
            <w:tcW w:w="1073" w:type="pct"/>
            <w:tcBorders>
              <w:bottom w:val="single" w:sz="4" w:space="0" w:color="BFBFBF" w:themeColor="background1" w:themeShade="BF"/>
            </w:tcBorders>
          </w:tcPr>
          <w:p w14:paraId="3D94A444"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842524">
              <w:rPr>
                <w:rFonts w:ascii="Calibri" w:eastAsia="Arial" w:hAnsi="Calibri" w:cs="Calibri"/>
                <w:sz w:val="16"/>
                <w:szCs w:val="16"/>
              </w:rPr>
              <w:t>• Demo: band saw + angle guide (10min)</w:t>
            </w:r>
          </w:p>
          <w:p w14:paraId="0A6EA643"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842524">
              <w:rPr>
                <w:rFonts w:ascii="Calibri" w:eastAsia="Arial" w:hAnsi="Calibri" w:cs="Calibri"/>
                <w:sz w:val="16"/>
                <w:szCs w:val="16"/>
              </w:rPr>
              <w:t>• File or sand to shape and chamfer face (30min)</w:t>
            </w:r>
          </w:p>
          <w:p w14:paraId="51ED1ED9"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842524">
              <w:rPr>
                <w:rFonts w:ascii="Calibri" w:eastAsia="Arial" w:hAnsi="Calibri" w:cs="Calibri"/>
                <w:sz w:val="16"/>
                <w:szCs w:val="16"/>
              </w:rPr>
              <w:t>• Check angles with protractor (10min)</w:t>
            </w:r>
          </w:p>
          <w:p w14:paraId="10C9F0C7" w14:textId="2E2B85AC" w:rsidR="004E15BD" w:rsidRPr="00842524" w:rsidRDefault="00E55989"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eastAsia="Arial" w:hAnsi="Calibri" w:cs="Calibri"/>
                <w:sz w:val="16"/>
                <w:szCs w:val="16"/>
              </w:rPr>
              <w:t xml:space="preserve">• </w:t>
            </w:r>
            <w:r w:rsidR="004E15BD" w:rsidRPr="00842524">
              <w:rPr>
                <w:rFonts w:ascii="Calibri" w:eastAsia="Arial" w:hAnsi="Calibri" w:cs="Calibri"/>
                <w:sz w:val="16"/>
                <w:szCs w:val="16"/>
              </w:rPr>
              <w:t>Chamfer depth feedback</w:t>
            </w:r>
          </w:p>
        </w:tc>
        <w:tc>
          <w:tcPr>
            <w:tcW w:w="867" w:type="pct"/>
            <w:tcBorders>
              <w:bottom w:val="single" w:sz="4" w:space="0" w:color="BFBFBF" w:themeColor="background1" w:themeShade="BF"/>
            </w:tcBorders>
          </w:tcPr>
          <w:p w14:paraId="434A448E" w14:textId="7004522F"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Profile matches drawing within tolerance; chamfer is clean and symmetric</w:t>
            </w:r>
          </w:p>
        </w:tc>
        <w:tc>
          <w:tcPr>
            <w:tcW w:w="868" w:type="pct"/>
            <w:tcBorders>
              <w:bottom w:val="single" w:sz="4" w:space="0" w:color="BFBFBF" w:themeColor="background1" w:themeShade="BF"/>
            </w:tcBorders>
          </w:tcPr>
          <w:p w14:paraId="1334E2C4" w14:textId="3907838C"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r w:rsidRPr="00842524">
              <w:rPr>
                <w:rFonts w:ascii="Calibri" w:eastAsia="Arial" w:hAnsi="Calibri" w:cs="Calibri"/>
                <w:sz w:val="16"/>
                <w:szCs w:val="16"/>
              </w:rPr>
              <w:t xml:space="preserve">• Worksheet </w:t>
            </w:r>
            <w:r w:rsidRPr="00842524">
              <w:rPr>
                <w:rFonts w:ascii="Calibri" w:hAnsi="Calibri" w:cs="Calibri"/>
                <w:sz w:val="16"/>
                <w:szCs w:val="16"/>
              </w:rPr>
              <w:t xml:space="preserve"> – Profile Cutting &amp; Chamfering</w:t>
            </w:r>
            <w:r w:rsidRPr="00842524">
              <w:rPr>
                <w:rFonts w:ascii="Calibri" w:eastAsia="Arial" w:hAnsi="Calibri" w:cs="Calibri"/>
                <w:sz w:val="16"/>
                <w:szCs w:val="16"/>
              </w:rPr>
              <w:t xml:space="preserve"> </w:t>
            </w:r>
          </w:p>
        </w:tc>
        <w:tc>
          <w:tcPr>
            <w:tcW w:w="460" w:type="pct"/>
            <w:tcBorders>
              <w:bottom w:val="single" w:sz="4" w:space="0" w:color="BFBFBF" w:themeColor="background1" w:themeShade="BF"/>
            </w:tcBorders>
          </w:tcPr>
          <w:p w14:paraId="6EEC313F" w14:textId="08F72130"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Secure workpiece during sanding and measuring, PPE</w:t>
            </w:r>
          </w:p>
        </w:tc>
      </w:tr>
      <w:tr w:rsidR="004E15BD" w:rsidRPr="000C528F" w14:paraId="6CBE4BE9"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4CD952E5" w14:textId="32268F82" w:rsidR="004E15BD" w:rsidRPr="000C528F" w:rsidRDefault="004E15BD" w:rsidP="004E15BD">
            <w:pPr>
              <w:rPr>
                <w:rFonts w:ascii="Calibri" w:hAnsi="Calibri" w:cs="Calibri"/>
                <w:bCs/>
                <w:sz w:val="16"/>
                <w:szCs w:val="16"/>
              </w:rPr>
            </w:pPr>
            <w:r w:rsidRPr="000C528F">
              <w:rPr>
                <w:rFonts w:ascii="Calibri" w:hAnsi="Calibri" w:cs="Calibri"/>
                <w:bCs/>
                <w:sz w:val="16"/>
                <w:szCs w:val="16"/>
              </w:rPr>
              <w:t>4.5</w:t>
            </w:r>
          </w:p>
        </w:tc>
        <w:tc>
          <w:tcPr>
            <w:tcW w:w="195" w:type="pct"/>
            <w:tcBorders>
              <w:top w:val="single" w:sz="4" w:space="0" w:color="BFBFBF" w:themeColor="background1" w:themeShade="BF"/>
              <w:bottom w:val="single" w:sz="4" w:space="0" w:color="BFBFBF" w:themeColor="background1" w:themeShade="BF"/>
            </w:tcBorders>
          </w:tcPr>
          <w:p w14:paraId="484E0750" w14:textId="012146BE" w:rsidR="004E15BD" w:rsidRPr="000C528F"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747B6605" w14:textId="04707F9C"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Scale Marking &amp; Final Finishing</w:t>
            </w:r>
          </w:p>
        </w:tc>
        <w:tc>
          <w:tcPr>
            <w:tcW w:w="714" w:type="pct"/>
            <w:tcBorders>
              <w:top w:val="single" w:sz="4" w:space="0" w:color="BFBFBF" w:themeColor="background1" w:themeShade="BF"/>
              <w:bottom w:val="single" w:sz="4" w:space="0" w:color="BFBFBF" w:themeColor="background1" w:themeShade="BF"/>
            </w:tcBorders>
          </w:tcPr>
          <w:p w14:paraId="1F3C2775"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lang w:val="en-US"/>
              </w:rPr>
            </w:pPr>
            <w:r w:rsidRPr="00842524">
              <w:rPr>
                <w:rFonts w:ascii="Calibri" w:hAnsi="Calibri" w:cs="Calibri"/>
                <w:sz w:val="16"/>
                <w:szCs w:val="16"/>
                <w:lang w:val="en-US"/>
              </w:rPr>
              <w:t>• Mark scale along chamfer using scribe or height gauge</w:t>
            </w:r>
          </w:p>
          <w:p w14:paraId="10A7DC7A" w14:textId="61C2883F"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 Final deburr using chamfer or countersink bit on drill press or milling machine and QA ready</w:t>
            </w:r>
          </w:p>
        </w:tc>
        <w:tc>
          <w:tcPr>
            <w:tcW w:w="1073" w:type="pct"/>
            <w:tcBorders>
              <w:top w:val="single" w:sz="4" w:space="0" w:color="BFBFBF" w:themeColor="background1" w:themeShade="BF"/>
              <w:bottom w:val="single" w:sz="4" w:space="0" w:color="BFBFBF" w:themeColor="background1" w:themeShade="BF"/>
            </w:tcBorders>
          </w:tcPr>
          <w:p w14:paraId="1BE35E68"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842524">
              <w:rPr>
                <w:rFonts w:ascii="Calibri" w:eastAsia="Arial" w:hAnsi="Calibri" w:cs="Calibri"/>
                <w:sz w:val="16"/>
                <w:szCs w:val="16"/>
              </w:rPr>
              <w:t xml:space="preserve">• Mark lines on chamfer (20min) </w:t>
            </w:r>
          </w:p>
          <w:p w14:paraId="7CA9709A"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842524">
              <w:rPr>
                <w:rFonts w:ascii="Calibri" w:eastAsia="Arial" w:hAnsi="Calibri" w:cs="Calibri"/>
                <w:sz w:val="16"/>
                <w:szCs w:val="16"/>
              </w:rPr>
              <w:t>• Peer QA with measurement tools (30min)</w:t>
            </w:r>
          </w:p>
          <w:p w14:paraId="12C1EBEC" w14:textId="0B51C653"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eastAsia="Arial" w:hAnsi="Calibri" w:cs="Calibri"/>
                <w:sz w:val="16"/>
                <w:szCs w:val="16"/>
              </w:rPr>
              <w:t>• Teacher mini-review</w:t>
            </w:r>
          </w:p>
        </w:tc>
        <w:tc>
          <w:tcPr>
            <w:tcW w:w="867" w:type="pct"/>
            <w:tcBorders>
              <w:top w:val="single" w:sz="4" w:space="0" w:color="BFBFBF" w:themeColor="background1" w:themeShade="BF"/>
              <w:bottom w:val="single" w:sz="4" w:space="0" w:color="BFBFBF" w:themeColor="background1" w:themeShade="BF"/>
            </w:tcBorders>
          </w:tcPr>
          <w:p w14:paraId="60F3E58A" w14:textId="2B2B9B8A"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Scale visible and evenly spaced; edges smooth and tolerances met</w:t>
            </w:r>
          </w:p>
        </w:tc>
        <w:tc>
          <w:tcPr>
            <w:tcW w:w="868" w:type="pct"/>
            <w:tcBorders>
              <w:top w:val="single" w:sz="4" w:space="0" w:color="BFBFBF" w:themeColor="background1" w:themeShade="BF"/>
              <w:bottom w:val="single" w:sz="4" w:space="0" w:color="BFBFBF" w:themeColor="background1" w:themeShade="BF"/>
            </w:tcBorders>
          </w:tcPr>
          <w:p w14:paraId="07B9BCB9" w14:textId="2BF9216C"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eastAsia="Arial" w:hAnsi="Calibri" w:cs="Calibri"/>
                <w:sz w:val="16"/>
                <w:szCs w:val="16"/>
              </w:rPr>
              <w:t xml:space="preserve">• Worksheet </w:t>
            </w:r>
            <w:r w:rsidRPr="00842524">
              <w:rPr>
                <w:rFonts w:ascii="Calibri" w:hAnsi="Calibri" w:cs="Calibri"/>
                <w:sz w:val="16"/>
                <w:szCs w:val="16"/>
              </w:rPr>
              <w:t xml:space="preserve"> – Scale Marking &amp; Final Finishing</w:t>
            </w:r>
          </w:p>
        </w:tc>
        <w:tc>
          <w:tcPr>
            <w:tcW w:w="460" w:type="pct"/>
            <w:tcBorders>
              <w:top w:val="single" w:sz="4" w:space="0" w:color="BFBFBF" w:themeColor="background1" w:themeShade="BF"/>
              <w:bottom w:val="single" w:sz="4" w:space="0" w:color="BFBFBF" w:themeColor="background1" w:themeShade="BF"/>
            </w:tcBorders>
          </w:tcPr>
          <w:p w14:paraId="7B89B3A9" w14:textId="5745D46F"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Steady hand needed for scale lines; gloves off during marking, PPE</w:t>
            </w:r>
          </w:p>
        </w:tc>
      </w:tr>
      <w:tr w:rsidR="004E15BD" w:rsidRPr="000C528F" w14:paraId="459D3804" w14:textId="77777777" w:rsidTr="00EC4220">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2E31C2A0" w14:textId="3BAA3AE7" w:rsidR="004E15BD" w:rsidRPr="000C528F" w:rsidRDefault="004E15BD" w:rsidP="004E15BD">
            <w:pPr>
              <w:rPr>
                <w:rFonts w:ascii="Calibri" w:hAnsi="Calibri" w:cs="Calibri"/>
                <w:bCs/>
                <w:sz w:val="16"/>
                <w:szCs w:val="16"/>
              </w:rPr>
            </w:pPr>
            <w:r w:rsidRPr="000C528F">
              <w:rPr>
                <w:rFonts w:ascii="Calibri" w:hAnsi="Calibri" w:cs="Calibri"/>
                <w:bCs/>
                <w:sz w:val="16"/>
                <w:szCs w:val="16"/>
              </w:rPr>
              <w:t>4.6</w:t>
            </w:r>
          </w:p>
        </w:tc>
        <w:tc>
          <w:tcPr>
            <w:tcW w:w="195" w:type="pct"/>
            <w:tcBorders>
              <w:top w:val="single" w:sz="4" w:space="0" w:color="BFBFBF" w:themeColor="background1" w:themeShade="BF"/>
              <w:bottom w:val="single" w:sz="4" w:space="0" w:color="BFBFBF" w:themeColor="background1" w:themeShade="BF"/>
            </w:tcBorders>
          </w:tcPr>
          <w:p w14:paraId="46043FE1" w14:textId="77777777" w:rsidR="004E15BD" w:rsidRPr="000C528F"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2C1366B8" w14:textId="17B33876"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ID Stamping &amp; Peer QA</w:t>
            </w:r>
          </w:p>
        </w:tc>
        <w:tc>
          <w:tcPr>
            <w:tcW w:w="714" w:type="pct"/>
            <w:tcBorders>
              <w:top w:val="single" w:sz="4" w:space="0" w:color="BFBFBF" w:themeColor="background1" w:themeShade="BF"/>
              <w:bottom w:val="single" w:sz="4" w:space="0" w:color="BFBFBF" w:themeColor="background1" w:themeShade="BF"/>
            </w:tcBorders>
          </w:tcPr>
          <w:p w14:paraId="2FBDE59A"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lang w:val="en-US"/>
              </w:rPr>
            </w:pPr>
            <w:r w:rsidRPr="00842524">
              <w:rPr>
                <w:rFonts w:ascii="Calibri" w:hAnsi="Calibri" w:cs="Calibri"/>
                <w:sz w:val="16"/>
                <w:szCs w:val="16"/>
                <w:lang w:val="en-US"/>
              </w:rPr>
              <w:t>• Stamp product ID</w:t>
            </w:r>
          </w:p>
          <w:p w14:paraId="7F585B5C" w14:textId="231E150C"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 Apply Peer QA</w:t>
            </w:r>
          </w:p>
        </w:tc>
        <w:tc>
          <w:tcPr>
            <w:tcW w:w="1073" w:type="pct"/>
            <w:tcBorders>
              <w:top w:val="single" w:sz="4" w:space="0" w:color="BFBFBF" w:themeColor="background1" w:themeShade="BF"/>
              <w:bottom w:val="single" w:sz="4" w:space="0" w:color="BFBFBF" w:themeColor="background1" w:themeShade="BF"/>
            </w:tcBorders>
          </w:tcPr>
          <w:p w14:paraId="0A6A57E8"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842524">
              <w:rPr>
                <w:rFonts w:ascii="Calibri" w:eastAsia="Arial" w:hAnsi="Calibri" w:cs="Calibri"/>
                <w:sz w:val="16"/>
                <w:szCs w:val="16"/>
              </w:rPr>
              <w:t xml:space="preserve">• Stamp station (15min); </w:t>
            </w:r>
          </w:p>
          <w:p w14:paraId="2CBB232B"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842524">
              <w:rPr>
                <w:rFonts w:ascii="Calibri" w:eastAsia="Arial" w:hAnsi="Calibri" w:cs="Calibri"/>
                <w:sz w:val="16"/>
                <w:szCs w:val="16"/>
              </w:rPr>
              <w:t>• Peer QA and feedback (35min)</w:t>
            </w:r>
          </w:p>
          <w:p w14:paraId="7BB5D34D" w14:textId="2240F1D4"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eastAsia="Arial" w:hAnsi="Calibri" w:cs="Calibri"/>
                <w:sz w:val="16"/>
                <w:szCs w:val="16"/>
              </w:rPr>
              <w:lastRenderedPageBreak/>
              <w:t>• Reflection journal</w:t>
            </w:r>
          </w:p>
        </w:tc>
        <w:tc>
          <w:tcPr>
            <w:tcW w:w="867" w:type="pct"/>
            <w:tcBorders>
              <w:top w:val="single" w:sz="4" w:space="0" w:color="BFBFBF" w:themeColor="background1" w:themeShade="BF"/>
              <w:bottom w:val="single" w:sz="4" w:space="0" w:color="BFBFBF" w:themeColor="background1" w:themeShade="BF"/>
            </w:tcBorders>
          </w:tcPr>
          <w:p w14:paraId="09782CFC" w14:textId="3CAAC5CC"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lastRenderedPageBreak/>
              <w:t>Stamp is clear &amp; central; student articulates one improvement area</w:t>
            </w:r>
          </w:p>
        </w:tc>
        <w:tc>
          <w:tcPr>
            <w:tcW w:w="868" w:type="pct"/>
            <w:tcBorders>
              <w:top w:val="single" w:sz="4" w:space="0" w:color="BFBFBF" w:themeColor="background1" w:themeShade="BF"/>
              <w:bottom w:val="single" w:sz="4" w:space="0" w:color="BFBFBF" w:themeColor="background1" w:themeShade="BF"/>
            </w:tcBorders>
          </w:tcPr>
          <w:p w14:paraId="19AA071F" w14:textId="77777777" w:rsidR="004E15BD" w:rsidRPr="00842524" w:rsidRDefault="004E15BD" w:rsidP="004E15B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842524">
              <w:rPr>
                <w:rFonts w:ascii="Calibri" w:hAnsi="Calibri" w:cs="Calibri"/>
                <w:sz w:val="16"/>
                <w:szCs w:val="16"/>
              </w:rPr>
              <w:t>• PowerPoint – 4.6 ID Stamping</w:t>
            </w:r>
          </w:p>
          <w:p w14:paraId="62626456" w14:textId="2ADFDF18"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eastAsia="Arial" w:hAnsi="Calibri" w:cs="Calibri"/>
                <w:sz w:val="16"/>
                <w:szCs w:val="16"/>
              </w:rPr>
              <w:t xml:space="preserve">• Worksheet </w:t>
            </w:r>
            <w:r w:rsidRPr="00842524">
              <w:rPr>
                <w:rFonts w:ascii="Calibri" w:hAnsi="Calibri" w:cs="Calibri"/>
                <w:sz w:val="16"/>
                <w:szCs w:val="16"/>
              </w:rPr>
              <w:t xml:space="preserve"> – ID Stamping &amp; Peer QA</w:t>
            </w:r>
          </w:p>
        </w:tc>
        <w:tc>
          <w:tcPr>
            <w:tcW w:w="460" w:type="pct"/>
            <w:tcBorders>
              <w:top w:val="single" w:sz="4" w:space="0" w:color="BFBFBF" w:themeColor="background1" w:themeShade="BF"/>
              <w:bottom w:val="single" w:sz="4" w:space="0" w:color="BFBFBF" w:themeColor="background1" w:themeShade="BF"/>
            </w:tcBorders>
          </w:tcPr>
          <w:p w14:paraId="73B01832" w14:textId="30B6400C" w:rsidR="004E15BD" w:rsidRPr="00842524" w:rsidRDefault="004E15BD" w:rsidP="004E15B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842524">
              <w:rPr>
                <w:rFonts w:ascii="Calibri" w:hAnsi="Calibri" w:cs="Calibri"/>
                <w:sz w:val="16"/>
                <w:szCs w:val="16"/>
                <w:lang w:val="en-US"/>
              </w:rPr>
              <w:t>Use stamping jig; control force and angle, PPE</w:t>
            </w:r>
          </w:p>
        </w:tc>
      </w:tr>
      <w:tr w:rsidR="004E15BD" w:rsidRPr="000C528F" w14:paraId="0AFB431C" w14:textId="77777777" w:rsidTr="00EC422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1A0083" w:themeColor="accent1"/>
            </w:tcBorders>
          </w:tcPr>
          <w:p w14:paraId="3B7AC30D" w14:textId="785E1D95" w:rsidR="004E15BD" w:rsidRPr="00E55989" w:rsidRDefault="004E15BD" w:rsidP="004E15BD">
            <w:pPr>
              <w:rPr>
                <w:rFonts w:ascii="Calibri" w:hAnsi="Calibri" w:cs="Calibri"/>
                <w:b w:val="0"/>
                <w:sz w:val="16"/>
                <w:szCs w:val="16"/>
              </w:rPr>
            </w:pPr>
            <w:r w:rsidRPr="00E55989">
              <w:rPr>
                <w:rFonts w:ascii="Calibri" w:hAnsi="Calibri" w:cs="Calibri"/>
                <w:b w:val="0"/>
                <w:sz w:val="16"/>
                <w:szCs w:val="16"/>
              </w:rPr>
              <w:t>4.7</w:t>
            </w:r>
          </w:p>
        </w:tc>
        <w:tc>
          <w:tcPr>
            <w:tcW w:w="195" w:type="pct"/>
            <w:tcBorders>
              <w:top w:val="single" w:sz="4" w:space="0" w:color="BFBFBF" w:themeColor="background1" w:themeShade="BF"/>
              <w:bottom w:val="single" w:sz="4" w:space="0" w:color="1A0083" w:themeColor="accent1"/>
            </w:tcBorders>
          </w:tcPr>
          <w:p w14:paraId="6F999C24" w14:textId="77777777" w:rsidR="004E15BD" w:rsidRPr="00E55989" w:rsidRDefault="004E15BD" w:rsidP="004E15BD">
            <w:pPr>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p>
        </w:tc>
        <w:tc>
          <w:tcPr>
            <w:tcW w:w="560" w:type="pct"/>
            <w:tcBorders>
              <w:top w:val="single" w:sz="4" w:space="0" w:color="BFBFBF" w:themeColor="background1" w:themeShade="BF"/>
              <w:bottom w:val="single" w:sz="4" w:space="0" w:color="1A0083" w:themeColor="accent1"/>
            </w:tcBorders>
          </w:tcPr>
          <w:p w14:paraId="730809C9" w14:textId="28EA1E1F" w:rsidR="004E15BD" w:rsidRPr="00E55989" w:rsidRDefault="004E15BD" w:rsidP="004E15BD">
            <w:pPr>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r w:rsidRPr="00E55989">
              <w:rPr>
                <w:rFonts w:ascii="Calibri" w:hAnsi="Calibri" w:cs="Calibri"/>
                <w:b w:val="0"/>
                <w:sz w:val="16"/>
                <w:szCs w:val="16"/>
                <w:lang w:val="en-US"/>
              </w:rPr>
              <w:t>Evaluation &amp; Submission</w:t>
            </w:r>
          </w:p>
        </w:tc>
        <w:tc>
          <w:tcPr>
            <w:tcW w:w="714" w:type="pct"/>
            <w:tcBorders>
              <w:top w:val="single" w:sz="4" w:space="0" w:color="BFBFBF" w:themeColor="background1" w:themeShade="BF"/>
              <w:bottom w:val="single" w:sz="4" w:space="0" w:color="1A0083" w:themeColor="accent1"/>
            </w:tcBorders>
          </w:tcPr>
          <w:p w14:paraId="62E44C20" w14:textId="77777777" w:rsidR="004E15BD" w:rsidRPr="00E55989" w:rsidRDefault="004E15BD" w:rsidP="004E15BD">
            <w:pPr>
              <w:spacing w:after="0"/>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lang w:val="en-US"/>
              </w:rPr>
            </w:pPr>
            <w:r w:rsidRPr="00E55989">
              <w:rPr>
                <w:rFonts w:ascii="Calibri" w:hAnsi="Calibri" w:cs="Calibri"/>
                <w:b w:val="0"/>
                <w:sz w:val="16"/>
                <w:szCs w:val="16"/>
                <w:lang w:val="en-US"/>
              </w:rPr>
              <w:t>• Complete self-evaluation</w:t>
            </w:r>
          </w:p>
          <w:p w14:paraId="166C55D7" w14:textId="6B494DAD" w:rsidR="004E15BD" w:rsidRPr="00E55989" w:rsidRDefault="004E15BD" w:rsidP="004E15BD">
            <w:pPr>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r w:rsidRPr="00E55989">
              <w:rPr>
                <w:rFonts w:ascii="Calibri" w:hAnsi="Calibri" w:cs="Calibri"/>
                <w:b w:val="0"/>
                <w:sz w:val="16"/>
                <w:szCs w:val="16"/>
                <w:lang w:val="en-US"/>
              </w:rPr>
              <w:t>• Submit product and documentation</w:t>
            </w:r>
          </w:p>
        </w:tc>
        <w:tc>
          <w:tcPr>
            <w:tcW w:w="1073" w:type="pct"/>
            <w:tcBorders>
              <w:top w:val="single" w:sz="4" w:space="0" w:color="BFBFBF" w:themeColor="background1" w:themeShade="BF"/>
              <w:bottom w:val="single" w:sz="4" w:space="0" w:color="1A0083" w:themeColor="accent1"/>
            </w:tcBorders>
          </w:tcPr>
          <w:p w14:paraId="094C3A90" w14:textId="77777777" w:rsidR="004E15BD" w:rsidRPr="00E55989" w:rsidRDefault="004E15BD" w:rsidP="004E15BD">
            <w:pPr>
              <w:spacing w:after="0"/>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r w:rsidRPr="00E55989">
              <w:rPr>
                <w:rFonts w:ascii="Calibri" w:eastAsia="Arial" w:hAnsi="Calibri" w:cs="Calibri"/>
                <w:b w:val="0"/>
                <w:sz w:val="16"/>
                <w:szCs w:val="16"/>
              </w:rPr>
              <w:t xml:space="preserve">• Self-assessment rubric (20min) </w:t>
            </w:r>
          </w:p>
          <w:p w14:paraId="4C6F6BEC" w14:textId="77777777" w:rsidR="004E15BD" w:rsidRPr="00E55989" w:rsidRDefault="004E15BD" w:rsidP="004E15BD">
            <w:pPr>
              <w:cnfStyle w:val="010000000000" w:firstRow="0" w:lastRow="1" w:firstColumn="0" w:lastColumn="0" w:oddVBand="0" w:evenVBand="0" w:oddHBand="0" w:evenHBand="0" w:firstRowFirstColumn="0" w:firstRowLastColumn="0" w:lastRowFirstColumn="0" w:lastRowLastColumn="0"/>
              <w:rPr>
                <w:rFonts w:ascii="Calibri" w:eastAsia="Calibri" w:hAnsi="Calibri" w:cs="Calibri"/>
                <w:b w:val="0"/>
                <w:sz w:val="16"/>
                <w:szCs w:val="16"/>
              </w:rPr>
            </w:pPr>
            <w:r w:rsidRPr="00E55989">
              <w:rPr>
                <w:rFonts w:ascii="Calibri" w:eastAsia="Arial" w:hAnsi="Calibri" w:cs="Calibri"/>
                <w:b w:val="0"/>
                <w:sz w:val="16"/>
                <w:szCs w:val="16"/>
              </w:rPr>
              <w:t>• Submit drill gauge with journal (30min)</w:t>
            </w:r>
          </w:p>
          <w:p w14:paraId="5525C949" w14:textId="698C0CC1" w:rsidR="004E15BD" w:rsidRPr="00E55989" w:rsidRDefault="004E15BD" w:rsidP="004E15BD">
            <w:pPr>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r w:rsidRPr="00E55989">
              <w:rPr>
                <w:rFonts w:ascii="Calibri" w:eastAsia="Arial" w:hAnsi="Calibri" w:cs="Calibri"/>
                <w:b w:val="0"/>
                <w:sz w:val="16"/>
                <w:szCs w:val="16"/>
              </w:rPr>
              <w:t>• A1 teacher sign-off</w:t>
            </w:r>
          </w:p>
        </w:tc>
        <w:tc>
          <w:tcPr>
            <w:tcW w:w="867" w:type="pct"/>
            <w:tcBorders>
              <w:top w:val="single" w:sz="4" w:space="0" w:color="BFBFBF" w:themeColor="background1" w:themeShade="BF"/>
              <w:bottom w:val="single" w:sz="4" w:space="0" w:color="1A0083" w:themeColor="accent1"/>
            </w:tcBorders>
          </w:tcPr>
          <w:p w14:paraId="25A7C77E" w14:textId="6A219D9D" w:rsidR="004E15BD" w:rsidRPr="00E55989" w:rsidRDefault="004E15BD" w:rsidP="004E15BD">
            <w:pPr>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r w:rsidRPr="00E55989">
              <w:rPr>
                <w:rFonts w:ascii="Calibri" w:hAnsi="Calibri" w:cs="Calibri"/>
                <w:b w:val="0"/>
                <w:sz w:val="16"/>
                <w:szCs w:val="16"/>
                <w:lang w:val="en-US"/>
              </w:rPr>
              <w:t>Journal reflection includes process, adjustments, and key learning</w:t>
            </w:r>
          </w:p>
        </w:tc>
        <w:tc>
          <w:tcPr>
            <w:tcW w:w="868" w:type="pct"/>
            <w:tcBorders>
              <w:top w:val="single" w:sz="4" w:space="0" w:color="BFBFBF" w:themeColor="background1" w:themeShade="BF"/>
              <w:bottom w:val="single" w:sz="4" w:space="0" w:color="1A0083" w:themeColor="accent1"/>
            </w:tcBorders>
          </w:tcPr>
          <w:p w14:paraId="2859AC5F" w14:textId="77777777" w:rsidR="004E15BD" w:rsidRPr="00E55989" w:rsidRDefault="004E15BD" w:rsidP="004E15BD">
            <w:pPr>
              <w:spacing w:after="0"/>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r w:rsidRPr="00E55989">
              <w:rPr>
                <w:rFonts w:ascii="Calibri" w:eastAsia="Arial" w:hAnsi="Calibri" w:cs="Calibri"/>
                <w:b w:val="0"/>
                <w:sz w:val="16"/>
                <w:szCs w:val="16"/>
              </w:rPr>
              <w:t xml:space="preserve">• Worksheet </w:t>
            </w:r>
            <w:r w:rsidRPr="00E55989">
              <w:rPr>
                <w:rFonts w:ascii="Calibri" w:hAnsi="Calibri" w:cs="Calibri"/>
                <w:b w:val="0"/>
                <w:sz w:val="16"/>
                <w:szCs w:val="16"/>
              </w:rPr>
              <w:t xml:space="preserve"> – Evaluation &amp; Submission</w:t>
            </w:r>
          </w:p>
          <w:p w14:paraId="1336925B" w14:textId="77777777" w:rsidR="004E15BD" w:rsidRPr="00E55989" w:rsidRDefault="004E15BD" w:rsidP="004E15BD">
            <w:pPr>
              <w:spacing w:after="0"/>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r w:rsidRPr="00E55989">
              <w:rPr>
                <w:rFonts w:ascii="Calibri" w:eastAsia="Arial" w:hAnsi="Calibri" w:cs="Calibri"/>
                <w:b w:val="0"/>
                <w:sz w:val="16"/>
                <w:szCs w:val="16"/>
              </w:rPr>
              <w:t xml:space="preserve">• Worksheet </w:t>
            </w:r>
            <w:r w:rsidRPr="00E55989">
              <w:rPr>
                <w:rFonts w:ascii="Calibri" w:hAnsi="Calibri" w:cs="Calibri"/>
                <w:b w:val="0"/>
                <w:sz w:val="16"/>
                <w:szCs w:val="16"/>
              </w:rPr>
              <w:t xml:space="preserve"> – AI Checklist</w:t>
            </w:r>
          </w:p>
          <w:p w14:paraId="2F99585E" w14:textId="77777777" w:rsidR="004E15BD" w:rsidRPr="00E55989" w:rsidRDefault="004E15BD" w:rsidP="004E15BD">
            <w:pPr>
              <w:spacing w:after="0"/>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r w:rsidRPr="00E55989">
              <w:rPr>
                <w:rFonts w:ascii="Calibri" w:eastAsia="Arial" w:hAnsi="Calibri" w:cs="Calibri"/>
                <w:b w:val="0"/>
                <w:sz w:val="16"/>
                <w:szCs w:val="16"/>
              </w:rPr>
              <w:t xml:space="preserve">• Worksheet </w:t>
            </w:r>
            <w:r w:rsidRPr="00E55989">
              <w:rPr>
                <w:rFonts w:ascii="Calibri" w:hAnsi="Calibri" w:cs="Calibri"/>
                <w:b w:val="0"/>
                <w:sz w:val="16"/>
                <w:szCs w:val="16"/>
              </w:rPr>
              <w:t xml:space="preserve"> – Submission Cover Letter – Drill Gauge</w:t>
            </w:r>
          </w:p>
          <w:p w14:paraId="309CFBAD" w14:textId="26A879E9" w:rsidR="004E15BD" w:rsidRPr="00E55989" w:rsidRDefault="004E15BD" w:rsidP="004E15BD">
            <w:pPr>
              <w:cnfStyle w:val="010000000000" w:firstRow="0" w:lastRow="1" w:firstColumn="0" w:lastColumn="0" w:oddVBand="0" w:evenVBand="0" w:oddHBand="0" w:evenHBand="0" w:firstRowFirstColumn="0" w:firstRowLastColumn="0" w:lastRowFirstColumn="0" w:lastRowLastColumn="0"/>
              <w:rPr>
                <w:rFonts w:ascii="Calibri" w:eastAsia="Arial" w:hAnsi="Calibri" w:cs="Calibri"/>
                <w:b w:val="0"/>
                <w:sz w:val="16"/>
                <w:szCs w:val="16"/>
              </w:rPr>
            </w:pPr>
          </w:p>
        </w:tc>
        <w:tc>
          <w:tcPr>
            <w:tcW w:w="460" w:type="pct"/>
            <w:tcBorders>
              <w:top w:val="single" w:sz="4" w:space="0" w:color="BFBFBF" w:themeColor="background1" w:themeShade="BF"/>
              <w:bottom w:val="single" w:sz="4" w:space="0" w:color="1A0083" w:themeColor="accent1"/>
            </w:tcBorders>
          </w:tcPr>
          <w:p w14:paraId="116FD997" w14:textId="30C2675C" w:rsidR="004E15BD" w:rsidRPr="00E55989" w:rsidRDefault="004E15BD" w:rsidP="004E15BD">
            <w:pPr>
              <w:cnfStyle w:val="010000000000" w:firstRow="0" w:lastRow="1" w:firstColumn="0" w:lastColumn="0" w:oddVBand="0" w:evenVBand="0" w:oddHBand="0" w:evenHBand="0" w:firstRowFirstColumn="0" w:firstRowLastColumn="0" w:lastRowFirstColumn="0" w:lastRowLastColumn="0"/>
              <w:rPr>
                <w:rFonts w:ascii="Calibri" w:hAnsi="Calibri" w:cs="Calibri"/>
                <w:b w:val="0"/>
                <w:sz w:val="16"/>
                <w:szCs w:val="16"/>
              </w:rPr>
            </w:pPr>
            <w:r w:rsidRPr="00E55989">
              <w:rPr>
                <w:rFonts w:ascii="Calibri" w:hAnsi="Calibri" w:cs="Calibri"/>
                <w:b w:val="0"/>
                <w:sz w:val="16"/>
                <w:szCs w:val="16"/>
                <w:lang w:val="en-US"/>
              </w:rPr>
              <w:t>Journals labelled; place gauges in moderation tray</w:t>
            </w:r>
          </w:p>
        </w:tc>
      </w:tr>
    </w:tbl>
    <w:p w14:paraId="349A6A08" w14:textId="77777777" w:rsidR="00EA3B54" w:rsidRDefault="00EA3B54" w:rsidP="00EA3B54"/>
    <w:p w14:paraId="75CF0016" w14:textId="77777777" w:rsidR="003648A1" w:rsidRDefault="003648A1">
      <w:pPr>
        <w:rPr>
          <w:rFonts w:eastAsiaTheme="majorEastAsia" w:cstheme="majorBidi"/>
          <w:b/>
          <w:iCs/>
          <w:caps/>
          <w:color w:val="1A0083" w:themeColor="accent1"/>
        </w:rPr>
      </w:pPr>
      <w:r>
        <w:br w:type="page"/>
      </w:r>
    </w:p>
    <w:p w14:paraId="3CA0EC6C" w14:textId="577B4FD4" w:rsidR="00CD66D7" w:rsidRDefault="003648A1" w:rsidP="00C7294C">
      <w:pPr>
        <w:pStyle w:val="Heading2"/>
      </w:pPr>
      <w:bookmarkStart w:id="15" w:name="_Toc209710363"/>
      <w:r>
        <w:lastRenderedPageBreak/>
        <w:t xml:space="preserve">Table 5: Module 5 – </w:t>
      </w:r>
      <w:r w:rsidR="002C260E">
        <w:t>Meat Mallet</w:t>
      </w:r>
      <w:bookmarkEnd w:id="15"/>
      <w:r w:rsidR="00621179">
        <w:t xml:space="preserve"> - project</w:t>
      </w:r>
    </w:p>
    <w:tbl>
      <w:tblPr>
        <w:tblStyle w:val="Tablestyle2"/>
        <w:tblW w:w="4900" w:type="pct"/>
        <w:tblLook w:val="07E0" w:firstRow="1" w:lastRow="1" w:firstColumn="1" w:lastColumn="1" w:noHBand="1" w:noVBand="1"/>
      </w:tblPr>
      <w:tblGrid>
        <w:gridCol w:w="730"/>
        <w:gridCol w:w="542"/>
        <w:gridCol w:w="1556"/>
        <w:gridCol w:w="1984"/>
        <w:gridCol w:w="2981"/>
        <w:gridCol w:w="2409"/>
        <w:gridCol w:w="2412"/>
        <w:gridCol w:w="1278"/>
      </w:tblGrid>
      <w:tr w:rsidR="004D1F1F" w:rsidRPr="003D06BA" w14:paraId="597B96D0" w14:textId="77777777" w:rsidTr="003A5B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Pr>
          <w:p w14:paraId="0B45B884" w14:textId="77777777" w:rsidR="00CD66D7" w:rsidRPr="003D06BA" w:rsidRDefault="00CD66D7" w:rsidP="003A5BAE">
            <w:pPr>
              <w:rPr>
                <w:rFonts w:ascii="Calibri" w:hAnsi="Calibri" w:cs="Calibri"/>
                <w:sz w:val="16"/>
                <w:szCs w:val="16"/>
              </w:rPr>
            </w:pPr>
            <w:r w:rsidRPr="003D06BA">
              <w:rPr>
                <w:rFonts w:ascii="Calibri" w:hAnsi="Calibri" w:cs="Calibri"/>
                <w:sz w:val="16"/>
                <w:szCs w:val="16"/>
              </w:rPr>
              <w:t>Lesson</w:t>
            </w:r>
          </w:p>
        </w:tc>
        <w:tc>
          <w:tcPr>
            <w:tcW w:w="195" w:type="pct"/>
          </w:tcPr>
          <w:p w14:paraId="0CC4530F" w14:textId="77777777" w:rsidR="00CD66D7" w:rsidRPr="003D06BA" w:rsidRDefault="00CD66D7"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3D06BA">
              <w:rPr>
                <w:rFonts w:ascii="Calibri" w:hAnsi="Calibri" w:cs="Calibri"/>
                <w:sz w:val="16"/>
                <w:szCs w:val="16"/>
              </w:rPr>
              <w:t>Plan</w:t>
            </w:r>
          </w:p>
        </w:tc>
        <w:tc>
          <w:tcPr>
            <w:tcW w:w="560" w:type="pct"/>
          </w:tcPr>
          <w:p w14:paraId="62B31547" w14:textId="77777777" w:rsidR="00CD66D7" w:rsidRPr="003D06BA" w:rsidRDefault="00CD66D7"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3D06BA">
              <w:rPr>
                <w:rFonts w:ascii="Calibri" w:hAnsi="Calibri" w:cs="Calibri"/>
                <w:sz w:val="16"/>
                <w:szCs w:val="16"/>
              </w:rPr>
              <w:t>Title</w:t>
            </w:r>
          </w:p>
        </w:tc>
        <w:tc>
          <w:tcPr>
            <w:tcW w:w="714" w:type="pct"/>
          </w:tcPr>
          <w:p w14:paraId="0B4432CB" w14:textId="77777777" w:rsidR="00CD66D7" w:rsidRPr="003D06BA" w:rsidRDefault="00CD66D7"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3D06BA">
              <w:rPr>
                <w:rFonts w:ascii="Calibri" w:hAnsi="Calibri" w:cs="Calibri"/>
                <w:sz w:val="16"/>
                <w:szCs w:val="16"/>
              </w:rPr>
              <w:t>Lesson Objectives</w:t>
            </w:r>
          </w:p>
        </w:tc>
        <w:tc>
          <w:tcPr>
            <w:tcW w:w="1073" w:type="pct"/>
          </w:tcPr>
          <w:p w14:paraId="525D3BBC" w14:textId="77777777" w:rsidR="00CD66D7" w:rsidRPr="003D06BA" w:rsidRDefault="00CD66D7"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3D06BA">
              <w:rPr>
                <w:rFonts w:ascii="Calibri" w:hAnsi="Calibri" w:cs="Calibri"/>
                <w:sz w:val="16"/>
                <w:szCs w:val="16"/>
              </w:rPr>
              <w:t>Activities (70 min)</w:t>
            </w:r>
          </w:p>
        </w:tc>
        <w:tc>
          <w:tcPr>
            <w:tcW w:w="867" w:type="pct"/>
          </w:tcPr>
          <w:p w14:paraId="5DC978A8" w14:textId="77777777" w:rsidR="00CD66D7" w:rsidRPr="003D06BA" w:rsidRDefault="00CD66D7"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3D06BA">
              <w:rPr>
                <w:rFonts w:ascii="Calibri" w:hAnsi="Calibri" w:cs="Calibri"/>
                <w:sz w:val="16"/>
                <w:szCs w:val="16"/>
              </w:rPr>
              <w:t>Success Criteria &amp; Assessment</w:t>
            </w:r>
          </w:p>
        </w:tc>
        <w:tc>
          <w:tcPr>
            <w:tcW w:w="868" w:type="pct"/>
          </w:tcPr>
          <w:p w14:paraId="1526AB50" w14:textId="77777777" w:rsidR="00CD66D7" w:rsidRPr="003D06BA" w:rsidRDefault="00CD66D7"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3D06BA">
              <w:rPr>
                <w:rFonts w:ascii="Calibri" w:hAnsi="Calibri" w:cs="Calibri"/>
                <w:sz w:val="16"/>
                <w:szCs w:val="16"/>
              </w:rPr>
              <w:t>Resources</w:t>
            </w:r>
          </w:p>
        </w:tc>
        <w:tc>
          <w:tcPr>
            <w:tcW w:w="460" w:type="pct"/>
          </w:tcPr>
          <w:p w14:paraId="0786CD38" w14:textId="77777777" w:rsidR="00CD66D7" w:rsidRPr="003D06BA" w:rsidRDefault="00CD66D7" w:rsidP="003A5BAE">
            <w:pPr>
              <w:cnfStyle w:val="100000000000" w:firstRow="1" w:lastRow="0" w:firstColumn="0" w:lastColumn="0" w:oddVBand="0" w:evenVBand="0" w:oddHBand="0" w:evenHBand="0" w:firstRowFirstColumn="0" w:firstRowLastColumn="0" w:lastRowFirstColumn="0" w:lastRowLastColumn="0"/>
              <w:rPr>
                <w:rFonts w:ascii="Calibri" w:hAnsi="Calibri" w:cs="Calibri"/>
                <w:sz w:val="16"/>
                <w:szCs w:val="16"/>
              </w:rPr>
            </w:pPr>
            <w:r w:rsidRPr="003D06BA">
              <w:rPr>
                <w:rFonts w:ascii="Calibri" w:hAnsi="Calibri" w:cs="Calibri"/>
                <w:sz w:val="16"/>
                <w:szCs w:val="16"/>
              </w:rPr>
              <w:t>WHS Notes</w:t>
            </w:r>
          </w:p>
        </w:tc>
      </w:tr>
      <w:tr w:rsidR="001806C4" w:rsidRPr="003D06BA" w14:paraId="122F73F1"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top w:val="nil"/>
              <w:bottom w:val="single" w:sz="4" w:space="0" w:color="BFBFBF" w:themeColor="background1" w:themeShade="BF"/>
            </w:tcBorders>
          </w:tcPr>
          <w:p w14:paraId="75558F9D" w14:textId="786BCBB8" w:rsidR="001806C4" w:rsidRPr="007A4A43" w:rsidRDefault="001806C4" w:rsidP="001806C4">
            <w:pPr>
              <w:rPr>
                <w:rFonts w:ascii="Calibri" w:hAnsi="Calibri" w:cs="Calibri"/>
                <w:bCs/>
                <w:sz w:val="16"/>
                <w:szCs w:val="16"/>
              </w:rPr>
            </w:pPr>
            <w:r w:rsidRPr="007A4A43">
              <w:rPr>
                <w:rFonts w:ascii="Calibri" w:hAnsi="Calibri" w:cs="Calibri"/>
                <w:bCs/>
                <w:sz w:val="16"/>
                <w:szCs w:val="16"/>
              </w:rPr>
              <w:t>5.1</w:t>
            </w:r>
          </w:p>
        </w:tc>
        <w:tc>
          <w:tcPr>
            <w:tcW w:w="195" w:type="pct"/>
            <w:tcBorders>
              <w:top w:val="nil"/>
              <w:bottom w:val="single" w:sz="4" w:space="0" w:color="BFBFBF" w:themeColor="background1" w:themeShade="BF"/>
            </w:tcBorders>
          </w:tcPr>
          <w:p w14:paraId="6E736302" w14:textId="77777777" w:rsidR="001806C4" w:rsidRPr="007A4A43"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nil"/>
              <w:bottom w:val="single" w:sz="4" w:space="0" w:color="BFBFBF" w:themeColor="background1" w:themeShade="BF"/>
            </w:tcBorders>
          </w:tcPr>
          <w:p w14:paraId="5BAA2FFF" w14:textId="274E0A7F"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Project Intro, Roles Assignment, &amp; Communication</w:t>
            </w:r>
          </w:p>
        </w:tc>
        <w:tc>
          <w:tcPr>
            <w:tcW w:w="714" w:type="pct"/>
            <w:tcBorders>
              <w:top w:val="nil"/>
              <w:bottom w:val="single" w:sz="4" w:space="0" w:color="BFBFBF" w:themeColor="background1" w:themeShade="BF"/>
            </w:tcBorders>
          </w:tcPr>
          <w:p w14:paraId="1B517EFE"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Interpret drawings &amp; instructions</w:t>
            </w:r>
          </w:p>
          <w:p w14:paraId="2081A5ED"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Select roles &amp; identify responsibilities</w:t>
            </w:r>
          </w:p>
          <w:p w14:paraId="4BB79334" w14:textId="28C72BCC"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Demonstrate teamwork</w:t>
            </w:r>
          </w:p>
        </w:tc>
        <w:tc>
          <w:tcPr>
            <w:tcW w:w="1073" w:type="pct"/>
            <w:tcBorders>
              <w:top w:val="nil"/>
              <w:bottom w:val="single" w:sz="4" w:space="0" w:color="BFBFBF" w:themeColor="background1" w:themeShade="BF"/>
            </w:tcBorders>
          </w:tcPr>
          <w:p w14:paraId="0DA8B898"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xml:space="preserve">• Slide walkthrough + parts preview (20min) </w:t>
            </w:r>
          </w:p>
          <w:p w14:paraId="27B733CE" w14:textId="1CBE5731"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Team role discussion and assignment (30min)</w:t>
            </w:r>
          </w:p>
        </w:tc>
        <w:tc>
          <w:tcPr>
            <w:tcW w:w="867" w:type="pct"/>
            <w:tcBorders>
              <w:top w:val="nil"/>
              <w:bottom w:val="single" w:sz="4" w:space="0" w:color="BFBFBF" w:themeColor="background1" w:themeShade="BF"/>
            </w:tcBorders>
          </w:tcPr>
          <w:p w14:paraId="3A4B3F60" w14:textId="6F9FB612"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Identify roles &amp; responsibilities, and understand project requirements</w:t>
            </w:r>
          </w:p>
        </w:tc>
        <w:tc>
          <w:tcPr>
            <w:tcW w:w="868" w:type="pct"/>
            <w:tcBorders>
              <w:top w:val="nil"/>
              <w:bottom w:val="single" w:sz="4" w:space="0" w:color="BFBFBF" w:themeColor="background1" w:themeShade="BF"/>
            </w:tcBorders>
          </w:tcPr>
          <w:p w14:paraId="17EDEA29"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hAnsi="Calibri" w:cs="Calibri"/>
                <w:sz w:val="16"/>
                <w:szCs w:val="16"/>
              </w:rPr>
              <w:t>• PowerPoint – 5.1 Project Overview &amp; Role Assignment</w:t>
            </w:r>
          </w:p>
          <w:p w14:paraId="1D3CEA2F"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xml:space="preserve">• Worksheet </w:t>
            </w:r>
            <w:r w:rsidRPr="001806C4">
              <w:rPr>
                <w:rFonts w:ascii="Calibri" w:hAnsi="Calibri" w:cs="Calibri"/>
                <w:sz w:val="16"/>
                <w:szCs w:val="16"/>
              </w:rPr>
              <w:t xml:space="preserve"> – Team Roles &amp; Project Agreement</w:t>
            </w:r>
          </w:p>
          <w:p w14:paraId="08C31FBB" w14:textId="5D18B53E"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nil"/>
              <w:bottom w:val="single" w:sz="4" w:space="0" w:color="BFBFBF" w:themeColor="background1" w:themeShade="BF"/>
            </w:tcBorders>
          </w:tcPr>
          <w:p w14:paraId="40A4ED46" w14:textId="63BE6B64"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xml:space="preserve"> N/A</w:t>
            </w:r>
          </w:p>
        </w:tc>
      </w:tr>
      <w:tr w:rsidR="001806C4" w:rsidRPr="003D06BA" w14:paraId="6A9FCEF7"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tcBorders>
          </w:tcPr>
          <w:p w14:paraId="417FB267" w14:textId="116AD2C9" w:rsidR="001806C4" w:rsidRPr="007A4A43" w:rsidRDefault="001806C4" w:rsidP="001806C4">
            <w:pPr>
              <w:rPr>
                <w:rFonts w:ascii="Calibri" w:hAnsi="Calibri" w:cs="Calibri"/>
                <w:bCs/>
                <w:sz w:val="16"/>
                <w:szCs w:val="16"/>
              </w:rPr>
            </w:pPr>
            <w:r w:rsidRPr="007A4A43">
              <w:rPr>
                <w:rFonts w:ascii="Calibri" w:hAnsi="Calibri" w:cs="Calibri"/>
                <w:bCs/>
                <w:sz w:val="16"/>
                <w:szCs w:val="16"/>
              </w:rPr>
              <w:t>5.2</w:t>
            </w:r>
          </w:p>
        </w:tc>
        <w:tc>
          <w:tcPr>
            <w:tcW w:w="195" w:type="pct"/>
            <w:tcBorders>
              <w:top w:val="single" w:sz="4" w:space="0" w:color="BFBFBF" w:themeColor="background1" w:themeShade="BF"/>
            </w:tcBorders>
          </w:tcPr>
          <w:p w14:paraId="5AEBE8B1" w14:textId="77777777" w:rsidR="001806C4" w:rsidRPr="007A4A43"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tcBorders>
          </w:tcPr>
          <w:p w14:paraId="274AAEE3" w14:textId="54D0521D"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Draft Production Plan, Machine and Hazard identification</w:t>
            </w:r>
          </w:p>
        </w:tc>
        <w:tc>
          <w:tcPr>
            <w:tcW w:w="714" w:type="pct"/>
            <w:tcBorders>
              <w:top w:val="single" w:sz="4" w:space="0" w:color="BFBFBF" w:themeColor="background1" w:themeShade="BF"/>
            </w:tcBorders>
          </w:tcPr>
          <w:p w14:paraId="11A6EC1E"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Sequence steps</w:t>
            </w:r>
          </w:p>
          <w:p w14:paraId="4BBCEEF9"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Identify tools and hazards</w:t>
            </w:r>
          </w:p>
          <w:p w14:paraId="5C7ED6A0" w14:textId="2A28A984"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Estimate timeline</w:t>
            </w:r>
          </w:p>
        </w:tc>
        <w:tc>
          <w:tcPr>
            <w:tcW w:w="1073" w:type="pct"/>
            <w:tcBorders>
              <w:top w:val="single" w:sz="4" w:space="0" w:color="BFBFBF" w:themeColor="background1" w:themeShade="BF"/>
            </w:tcBorders>
          </w:tcPr>
          <w:p w14:paraId="7E9B6518"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xml:space="preserve">• Identity machines required, production processes, and timeline (40min) </w:t>
            </w:r>
          </w:p>
          <w:p w14:paraId="7E0691DD" w14:textId="2A824607"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Hazard planning (10min)</w:t>
            </w:r>
          </w:p>
        </w:tc>
        <w:tc>
          <w:tcPr>
            <w:tcW w:w="867" w:type="pct"/>
            <w:tcBorders>
              <w:top w:val="single" w:sz="4" w:space="0" w:color="BFBFBF" w:themeColor="background1" w:themeShade="BF"/>
            </w:tcBorders>
          </w:tcPr>
          <w:p w14:paraId="5D16B6CE" w14:textId="437D30BA"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Plan includes materials, tools, hazards, and realistic timing</w:t>
            </w:r>
          </w:p>
        </w:tc>
        <w:tc>
          <w:tcPr>
            <w:tcW w:w="868" w:type="pct"/>
            <w:tcBorders>
              <w:top w:val="single" w:sz="4" w:space="0" w:color="BFBFBF" w:themeColor="background1" w:themeShade="BF"/>
            </w:tcBorders>
          </w:tcPr>
          <w:p w14:paraId="3E912D63"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hAnsi="Calibri" w:cs="Calibri"/>
                <w:sz w:val="16"/>
                <w:szCs w:val="16"/>
              </w:rPr>
              <w:t>• PowerPoint – 5.2 Production Plan, Machines &amp; Hazard Identification</w:t>
            </w:r>
          </w:p>
          <w:p w14:paraId="6286F4B9"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xml:space="preserve">• Worksheet </w:t>
            </w:r>
            <w:r w:rsidRPr="001806C4">
              <w:rPr>
                <w:rFonts w:ascii="Calibri" w:hAnsi="Calibri" w:cs="Calibri"/>
                <w:sz w:val="16"/>
                <w:szCs w:val="16"/>
              </w:rPr>
              <w:t xml:space="preserve"> – Production Planning &amp; Hazard Identification</w:t>
            </w:r>
          </w:p>
          <w:p w14:paraId="4B6FEFDA" w14:textId="34C32C8F"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460" w:type="pct"/>
            <w:tcBorders>
              <w:top w:val="single" w:sz="4" w:space="0" w:color="BFBFBF" w:themeColor="background1" w:themeShade="BF"/>
            </w:tcBorders>
          </w:tcPr>
          <w:p w14:paraId="20515111" w14:textId="0955B1EC"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Highlight unsafe or missing process steps</w:t>
            </w:r>
          </w:p>
        </w:tc>
      </w:tr>
      <w:tr w:rsidR="001806C4" w:rsidRPr="003D06BA" w14:paraId="58871385" w14:textId="77777777" w:rsidTr="003A5BAE">
        <w:tc>
          <w:tcPr>
            <w:cnfStyle w:val="001000000000" w:firstRow="0" w:lastRow="0" w:firstColumn="1" w:lastColumn="0" w:oddVBand="0" w:evenVBand="0" w:oddHBand="0" w:evenHBand="0" w:firstRowFirstColumn="0" w:firstRowLastColumn="0" w:lastRowFirstColumn="0" w:lastRowLastColumn="0"/>
            <w:tcW w:w="263" w:type="pct"/>
          </w:tcPr>
          <w:p w14:paraId="0FD3D91D" w14:textId="10523CD1" w:rsidR="001806C4" w:rsidRPr="007A4A43" w:rsidRDefault="001806C4" w:rsidP="001806C4">
            <w:pPr>
              <w:rPr>
                <w:rFonts w:ascii="Calibri" w:hAnsi="Calibri" w:cs="Calibri"/>
                <w:bCs/>
                <w:sz w:val="16"/>
                <w:szCs w:val="16"/>
              </w:rPr>
            </w:pPr>
            <w:r w:rsidRPr="007A4A43">
              <w:rPr>
                <w:rFonts w:ascii="Calibri" w:hAnsi="Calibri" w:cs="Calibri"/>
                <w:bCs/>
                <w:sz w:val="16"/>
                <w:szCs w:val="16"/>
              </w:rPr>
              <w:t>5.3</w:t>
            </w:r>
          </w:p>
        </w:tc>
        <w:tc>
          <w:tcPr>
            <w:tcW w:w="195" w:type="pct"/>
          </w:tcPr>
          <w:p w14:paraId="4D3CD8EB" w14:textId="77777777" w:rsidR="001806C4" w:rsidRPr="007A4A43"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Pr>
          <w:p w14:paraId="325A8FBB" w14:textId="457EC9DB"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Peer Review &amp; Final Plan</w:t>
            </w:r>
          </w:p>
        </w:tc>
        <w:tc>
          <w:tcPr>
            <w:tcW w:w="714" w:type="pct"/>
          </w:tcPr>
          <w:p w14:paraId="66C36B2B"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Review peer plan</w:t>
            </w:r>
          </w:p>
          <w:p w14:paraId="4B955B4C" w14:textId="71F34847"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Finalise edits and submit</w:t>
            </w:r>
          </w:p>
        </w:tc>
        <w:tc>
          <w:tcPr>
            <w:tcW w:w="1073" w:type="pct"/>
          </w:tcPr>
          <w:p w14:paraId="419CA202"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xml:space="preserve">• Peer swap plan &amp; review (25min) </w:t>
            </w:r>
          </w:p>
          <w:p w14:paraId="4B419BF5" w14:textId="30FFF09B"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Self-revision + teacher sign-off (25min)</w:t>
            </w:r>
          </w:p>
        </w:tc>
        <w:tc>
          <w:tcPr>
            <w:tcW w:w="867" w:type="pct"/>
          </w:tcPr>
          <w:p w14:paraId="2F08DD26" w14:textId="4FD8F102"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Revised plan improves clarity, risk control, and logic</w:t>
            </w:r>
          </w:p>
        </w:tc>
        <w:tc>
          <w:tcPr>
            <w:tcW w:w="868" w:type="pct"/>
          </w:tcPr>
          <w:p w14:paraId="105BEA7C"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xml:space="preserve">• Worksheet </w:t>
            </w:r>
            <w:r w:rsidRPr="001806C4">
              <w:rPr>
                <w:rFonts w:ascii="Calibri" w:hAnsi="Calibri" w:cs="Calibri"/>
                <w:sz w:val="16"/>
                <w:szCs w:val="16"/>
              </w:rPr>
              <w:t xml:space="preserve"> – Peer Review &amp; Final Plan</w:t>
            </w:r>
          </w:p>
          <w:p w14:paraId="0218B7CD" w14:textId="50A2CB3E"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Pr>
          <w:p w14:paraId="094FE168" w14:textId="645A0581"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xml:space="preserve"> N/A</w:t>
            </w:r>
          </w:p>
        </w:tc>
      </w:tr>
      <w:tr w:rsidR="001806C4" w:rsidRPr="003D06BA" w14:paraId="34B9C2D7"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bottom w:val="single" w:sz="4" w:space="0" w:color="BFBFBF" w:themeColor="background1" w:themeShade="BF"/>
            </w:tcBorders>
          </w:tcPr>
          <w:p w14:paraId="5104C3C0" w14:textId="4D56525B" w:rsidR="001806C4" w:rsidRPr="007A4A43" w:rsidRDefault="001806C4" w:rsidP="001806C4">
            <w:pPr>
              <w:rPr>
                <w:rFonts w:ascii="Calibri" w:hAnsi="Calibri" w:cs="Calibri"/>
                <w:bCs/>
                <w:sz w:val="16"/>
                <w:szCs w:val="16"/>
              </w:rPr>
            </w:pPr>
            <w:r w:rsidRPr="007A4A43">
              <w:rPr>
                <w:rFonts w:ascii="Calibri" w:hAnsi="Calibri" w:cs="Calibri"/>
                <w:bCs/>
                <w:sz w:val="16"/>
                <w:szCs w:val="16"/>
              </w:rPr>
              <w:t>5.4</w:t>
            </w:r>
          </w:p>
        </w:tc>
        <w:tc>
          <w:tcPr>
            <w:tcW w:w="195" w:type="pct"/>
            <w:tcBorders>
              <w:bottom w:val="single" w:sz="4" w:space="0" w:color="BFBFBF" w:themeColor="background1" w:themeShade="BF"/>
            </w:tcBorders>
          </w:tcPr>
          <w:p w14:paraId="3ED683A0" w14:textId="77777777" w:rsidR="001806C4" w:rsidRPr="007A4A43"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bottom w:val="single" w:sz="4" w:space="0" w:color="BFBFBF" w:themeColor="background1" w:themeShade="BF"/>
            </w:tcBorders>
          </w:tcPr>
          <w:p w14:paraId="46847A06" w14:textId="3BA344AE"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Material Verification and Rough-Cut Length for Mallet Parts</w:t>
            </w:r>
          </w:p>
        </w:tc>
        <w:tc>
          <w:tcPr>
            <w:tcW w:w="714" w:type="pct"/>
            <w:tcBorders>
              <w:bottom w:val="single" w:sz="4" w:space="0" w:color="BFBFBF" w:themeColor="background1" w:themeShade="BF"/>
            </w:tcBorders>
          </w:tcPr>
          <w:p w14:paraId="5591DABE"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Interpret cutting list and drawing to identify correct material</w:t>
            </w:r>
          </w:p>
          <w:p w14:paraId="57818683"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Measure and mark rough-cut lengths</w:t>
            </w:r>
          </w:p>
          <w:p w14:paraId="2D5707D5" w14:textId="1F122C94"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Apply safe cutting techniques</w:t>
            </w:r>
          </w:p>
        </w:tc>
        <w:tc>
          <w:tcPr>
            <w:tcW w:w="1073" w:type="pct"/>
            <w:tcBorders>
              <w:bottom w:val="single" w:sz="4" w:space="0" w:color="BFBFBF" w:themeColor="background1" w:themeShade="BF"/>
            </w:tcBorders>
          </w:tcPr>
          <w:p w14:paraId="4A4CA9A6"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xml:space="preserve">• Review cutting list and drawing (15min) </w:t>
            </w:r>
          </w:p>
          <w:p w14:paraId="7A152343"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Locate and verify correct material (10min)</w:t>
            </w:r>
          </w:p>
          <w:p w14:paraId="17F6B901"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Measure and mark lengths (15min)</w:t>
            </w:r>
          </w:p>
          <w:p w14:paraId="27ACE7DE" w14:textId="6F2411FC"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Cut to rough size using bandsaw or hacksaw (20min)</w:t>
            </w:r>
          </w:p>
        </w:tc>
        <w:tc>
          <w:tcPr>
            <w:tcW w:w="867" w:type="pct"/>
            <w:tcBorders>
              <w:bottom w:val="single" w:sz="4" w:space="0" w:color="BFBFBF" w:themeColor="background1" w:themeShade="BF"/>
            </w:tcBorders>
          </w:tcPr>
          <w:p w14:paraId="2F48096A" w14:textId="150F4E18"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Material matches drawing specs; Cuts within ±2mm of rough lengths; Safe handling observed</w:t>
            </w:r>
          </w:p>
        </w:tc>
        <w:tc>
          <w:tcPr>
            <w:tcW w:w="868" w:type="pct"/>
            <w:tcBorders>
              <w:bottom w:val="single" w:sz="4" w:space="0" w:color="BFBFBF" w:themeColor="background1" w:themeShade="BF"/>
            </w:tcBorders>
          </w:tcPr>
          <w:p w14:paraId="638042B9"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xml:space="preserve">• Worksheet </w:t>
            </w:r>
            <w:r w:rsidRPr="001806C4">
              <w:rPr>
                <w:rFonts w:ascii="Calibri" w:hAnsi="Calibri" w:cs="Calibri"/>
                <w:sz w:val="16"/>
                <w:szCs w:val="16"/>
              </w:rPr>
              <w:t xml:space="preserve"> – Material Verification &amp; Rough0Cut Length</w:t>
            </w:r>
          </w:p>
          <w:p w14:paraId="799DF235" w14:textId="0733A652"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bottom w:val="single" w:sz="4" w:space="0" w:color="BFBFBF" w:themeColor="background1" w:themeShade="BF"/>
            </w:tcBorders>
          </w:tcPr>
          <w:p w14:paraId="3B61DF21" w14:textId="0D81B1BB"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Supervise cutting; PPE, Clear offcuts promptly</w:t>
            </w:r>
          </w:p>
        </w:tc>
      </w:tr>
      <w:tr w:rsidR="001806C4" w:rsidRPr="003D06BA" w14:paraId="07C250F0"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55748161" w14:textId="069773ED" w:rsidR="001806C4" w:rsidRPr="007A4A43" w:rsidRDefault="001806C4" w:rsidP="001806C4">
            <w:pPr>
              <w:rPr>
                <w:rFonts w:ascii="Calibri" w:hAnsi="Calibri" w:cs="Calibri"/>
                <w:bCs/>
                <w:sz w:val="16"/>
                <w:szCs w:val="16"/>
              </w:rPr>
            </w:pPr>
            <w:r w:rsidRPr="007A4A43">
              <w:rPr>
                <w:rFonts w:ascii="Calibri" w:hAnsi="Calibri" w:cs="Calibri"/>
                <w:bCs/>
                <w:sz w:val="16"/>
                <w:szCs w:val="16"/>
              </w:rPr>
              <w:t>5.5</w:t>
            </w:r>
          </w:p>
        </w:tc>
        <w:tc>
          <w:tcPr>
            <w:tcW w:w="195" w:type="pct"/>
            <w:tcBorders>
              <w:top w:val="single" w:sz="4" w:space="0" w:color="BFBFBF" w:themeColor="background1" w:themeShade="BF"/>
              <w:bottom w:val="single" w:sz="4" w:space="0" w:color="BFBFBF" w:themeColor="background1" w:themeShade="BF"/>
            </w:tcBorders>
          </w:tcPr>
          <w:p w14:paraId="719446D1" w14:textId="77777777" w:rsidR="001806C4" w:rsidRPr="007A4A43"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606DC54C" w14:textId="713A3525"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Tooling Selection for Lathe Tasks</w:t>
            </w:r>
          </w:p>
        </w:tc>
        <w:tc>
          <w:tcPr>
            <w:tcW w:w="714" w:type="pct"/>
            <w:tcBorders>
              <w:top w:val="single" w:sz="4" w:space="0" w:color="BFBFBF" w:themeColor="background1" w:themeShade="BF"/>
              <w:bottom w:val="single" w:sz="4" w:space="0" w:color="BFBFBF" w:themeColor="background1" w:themeShade="BF"/>
            </w:tcBorders>
          </w:tcPr>
          <w:p w14:paraId="6E36DABC" w14:textId="1B981048"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Identify appropriate lathe tooling to use</w:t>
            </w:r>
          </w:p>
        </w:tc>
        <w:tc>
          <w:tcPr>
            <w:tcW w:w="1073" w:type="pct"/>
            <w:tcBorders>
              <w:top w:val="single" w:sz="4" w:space="0" w:color="BFBFBF" w:themeColor="background1" w:themeShade="BF"/>
              <w:bottom w:val="single" w:sz="4" w:space="0" w:color="BFBFBF" w:themeColor="background1" w:themeShade="BF"/>
            </w:tcBorders>
          </w:tcPr>
          <w:p w14:paraId="783B3CD7" w14:textId="4E81253D"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xml:space="preserve">• Slide + Tool ID activity (50min) </w:t>
            </w:r>
          </w:p>
        </w:tc>
        <w:tc>
          <w:tcPr>
            <w:tcW w:w="867" w:type="pct"/>
            <w:tcBorders>
              <w:top w:val="single" w:sz="4" w:space="0" w:color="BFBFBF" w:themeColor="background1" w:themeShade="BF"/>
              <w:bottom w:val="single" w:sz="4" w:space="0" w:color="BFBFBF" w:themeColor="background1" w:themeShade="BF"/>
            </w:tcBorders>
          </w:tcPr>
          <w:p w14:paraId="1399EBE2" w14:textId="4B361307"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Students correctly ID 3+ tool types and operations</w:t>
            </w:r>
          </w:p>
        </w:tc>
        <w:tc>
          <w:tcPr>
            <w:tcW w:w="868" w:type="pct"/>
            <w:tcBorders>
              <w:top w:val="single" w:sz="4" w:space="0" w:color="BFBFBF" w:themeColor="background1" w:themeShade="BF"/>
              <w:bottom w:val="single" w:sz="4" w:space="0" w:color="BFBFBF" w:themeColor="background1" w:themeShade="BF"/>
            </w:tcBorders>
          </w:tcPr>
          <w:p w14:paraId="2546A018"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hAnsi="Calibri" w:cs="Calibri"/>
                <w:sz w:val="16"/>
                <w:szCs w:val="16"/>
              </w:rPr>
              <w:t>• PowerPoint – 5.5 Tooling Selection for Lathe</w:t>
            </w:r>
          </w:p>
          <w:p w14:paraId="21788BD1" w14:textId="7A9D9151"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xml:space="preserve">• Worksheet </w:t>
            </w:r>
            <w:r w:rsidRPr="001806C4">
              <w:rPr>
                <w:rFonts w:ascii="Calibri" w:hAnsi="Calibri" w:cs="Calibri"/>
                <w:sz w:val="16"/>
                <w:szCs w:val="16"/>
              </w:rPr>
              <w:t xml:space="preserve"> – Tool ID</w:t>
            </w:r>
            <w:r>
              <w:rPr>
                <w:rFonts w:ascii="Calibri" w:hAnsi="Calibri" w:cs="Calibri"/>
                <w:sz w:val="16"/>
                <w:szCs w:val="16"/>
              </w:rPr>
              <w:t xml:space="preserve"> </w:t>
            </w:r>
            <w:r w:rsidRPr="001806C4">
              <w:rPr>
                <w:rFonts w:ascii="Calibri" w:hAnsi="Calibri" w:cs="Calibri"/>
                <w:sz w:val="16"/>
                <w:szCs w:val="16"/>
              </w:rPr>
              <w:t>Lathe Operation</w:t>
            </w:r>
            <w:r>
              <w:rPr>
                <w:rFonts w:ascii="Calibri" w:hAnsi="Calibri" w:cs="Calibri"/>
                <w:sz w:val="16"/>
                <w:szCs w:val="16"/>
              </w:rPr>
              <w:t xml:space="preserve"> </w:t>
            </w:r>
            <w:r w:rsidRPr="001806C4">
              <w:rPr>
                <w:rFonts w:ascii="Calibri" w:hAnsi="Calibri" w:cs="Calibri"/>
                <w:sz w:val="16"/>
                <w:szCs w:val="16"/>
              </w:rPr>
              <w:t>Worksheet</w:t>
            </w:r>
          </w:p>
          <w:p w14:paraId="12FB069C" w14:textId="7484CA02"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4339496A" w14:textId="00A2F7FF"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PPE, Handle tools under supervision only</w:t>
            </w:r>
          </w:p>
        </w:tc>
      </w:tr>
      <w:tr w:rsidR="001806C4" w:rsidRPr="003D06BA" w14:paraId="7B797644"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44A7AA1B" w14:textId="6BAFD572" w:rsidR="001806C4" w:rsidRPr="007A4A43" w:rsidRDefault="001806C4" w:rsidP="001806C4">
            <w:pPr>
              <w:rPr>
                <w:rFonts w:ascii="Calibri" w:hAnsi="Calibri" w:cs="Calibri"/>
                <w:bCs/>
                <w:sz w:val="16"/>
                <w:szCs w:val="16"/>
              </w:rPr>
            </w:pPr>
            <w:r w:rsidRPr="007A4A43">
              <w:rPr>
                <w:rFonts w:ascii="Calibri" w:hAnsi="Calibri" w:cs="Calibri"/>
                <w:bCs/>
                <w:sz w:val="16"/>
                <w:szCs w:val="16"/>
              </w:rPr>
              <w:t>5.6</w:t>
            </w:r>
          </w:p>
        </w:tc>
        <w:tc>
          <w:tcPr>
            <w:tcW w:w="195" w:type="pct"/>
            <w:tcBorders>
              <w:top w:val="single" w:sz="4" w:space="0" w:color="BFBFBF" w:themeColor="background1" w:themeShade="BF"/>
              <w:bottom w:val="single" w:sz="4" w:space="0" w:color="BFBFBF" w:themeColor="background1" w:themeShade="BF"/>
            </w:tcBorders>
          </w:tcPr>
          <w:p w14:paraId="6F359A02" w14:textId="77777777" w:rsidR="001806C4" w:rsidRPr="007A4A43"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76623483" w14:textId="238FC73D"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Lathe Rotations &amp; Setup Journals</w:t>
            </w:r>
          </w:p>
        </w:tc>
        <w:tc>
          <w:tcPr>
            <w:tcW w:w="714" w:type="pct"/>
            <w:tcBorders>
              <w:top w:val="single" w:sz="4" w:space="0" w:color="BFBFBF" w:themeColor="background1" w:themeShade="BF"/>
              <w:bottom w:val="single" w:sz="4" w:space="0" w:color="BFBFBF" w:themeColor="background1" w:themeShade="BF"/>
            </w:tcBorders>
          </w:tcPr>
          <w:p w14:paraId="3C663675"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Operate lathe in rotation</w:t>
            </w:r>
          </w:p>
          <w:p w14:paraId="0AC42D04" w14:textId="38440750"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Record setup settings</w:t>
            </w:r>
          </w:p>
        </w:tc>
        <w:tc>
          <w:tcPr>
            <w:tcW w:w="1073" w:type="pct"/>
            <w:tcBorders>
              <w:top w:val="single" w:sz="4" w:space="0" w:color="BFBFBF" w:themeColor="background1" w:themeShade="BF"/>
              <w:bottom w:val="single" w:sz="4" w:space="0" w:color="BFBFBF" w:themeColor="background1" w:themeShade="BF"/>
            </w:tcBorders>
          </w:tcPr>
          <w:p w14:paraId="40B641CD"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Slide &amp; demo - students rotate through lathe in small groups (10-15min each); others calculate appropriate speed and feed rates for cutter, and drill settings for handle.</w:t>
            </w:r>
          </w:p>
          <w:p w14:paraId="0410FB8D" w14:textId="2B07202E"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Record settings in journal (10min)</w:t>
            </w:r>
          </w:p>
        </w:tc>
        <w:tc>
          <w:tcPr>
            <w:tcW w:w="867" w:type="pct"/>
            <w:tcBorders>
              <w:top w:val="single" w:sz="4" w:space="0" w:color="BFBFBF" w:themeColor="background1" w:themeShade="BF"/>
              <w:bottom w:val="single" w:sz="4" w:space="0" w:color="BFBFBF" w:themeColor="background1" w:themeShade="BF"/>
            </w:tcBorders>
          </w:tcPr>
          <w:p w14:paraId="1A8F0F64" w14:textId="458734C6"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Accurate recording of settings in journal</w:t>
            </w:r>
          </w:p>
        </w:tc>
        <w:tc>
          <w:tcPr>
            <w:tcW w:w="868" w:type="pct"/>
            <w:tcBorders>
              <w:top w:val="single" w:sz="4" w:space="0" w:color="BFBFBF" w:themeColor="background1" w:themeShade="BF"/>
              <w:bottom w:val="single" w:sz="4" w:space="0" w:color="BFBFBF" w:themeColor="background1" w:themeShade="BF"/>
            </w:tcBorders>
          </w:tcPr>
          <w:p w14:paraId="7C512E78"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hAnsi="Calibri" w:cs="Calibri"/>
                <w:sz w:val="16"/>
                <w:szCs w:val="16"/>
              </w:rPr>
              <w:t>• PowerPoint – 5.6 Basic Operations and Movements of a Lathe</w:t>
            </w:r>
          </w:p>
          <w:p w14:paraId="5170B70A"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xml:space="preserve">• Worksheet </w:t>
            </w:r>
            <w:r w:rsidRPr="001806C4">
              <w:rPr>
                <w:rFonts w:ascii="Calibri" w:hAnsi="Calibri" w:cs="Calibri"/>
                <w:sz w:val="16"/>
                <w:szCs w:val="16"/>
              </w:rPr>
              <w:t xml:space="preserve"> – Lathe Rotation &amp; Setup Journal</w:t>
            </w:r>
          </w:p>
          <w:p w14:paraId="6C2AE7CD"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xml:space="preserve">• Worksheet </w:t>
            </w:r>
            <w:r w:rsidRPr="001806C4">
              <w:rPr>
                <w:rFonts w:ascii="Calibri" w:hAnsi="Calibri" w:cs="Calibri"/>
                <w:sz w:val="16"/>
                <w:szCs w:val="16"/>
              </w:rPr>
              <w:t xml:space="preserve"> – Lathe Machine</w:t>
            </w:r>
          </w:p>
          <w:p w14:paraId="3A4F225C" w14:textId="6F005F34"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08E605CE" w14:textId="68906CAB"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PPE, Tool handovers monitored for safe transitions</w:t>
            </w:r>
          </w:p>
        </w:tc>
      </w:tr>
      <w:tr w:rsidR="001806C4" w:rsidRPr="003D06BA" w14:paraId="247A3956"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7DBB0503" w14:textId="320CB957" w:rsidR="001806C4" w:rsidRPr="007A4A43" w:rsidRDefault="001806C4" w:rsidP="001806C4">
            <w:pPr>
              <w:rPr>
                <w:rFonts w:ascii="Calibri" w:hAnsi="Calibri" w:cs="Calibri"/>
                <w:bCs/>
                <w:sz w:val="16"/>
                <w:szCs w:val="16"/>
              </w:rPr>
            </w:pPr>
            <w:r w:rsidRPr="007A4A43">
              <w:rPr>
                <w:rFonts w:ascii="Calibri" w:hAnsi="Calibri" w:cs="Calibri"/>
                <w:bCs/>
                <w:sz w:val="16"/>
                <w:szCs w:val="16"/>
              </w:rPr>
              <w:lastRenderedPageBreak/>
              <w:t>5.7</w:t>
            </w:r>
          </w:p>
        </w:tc>
        <w:tc>
          <w:tcPr>
            <w:tcW w:w="195" w:type="pct"/>
            <w:tcBorders>
              <w:top w:val="single" w:sz="4" w:space="0" w:color="BFBFBF" w:themeColor="background1" w:themeShade="BF"/>
              <w:bottom w:val="single" w:sz="4" w:space="0" w:color="BFBFBF" w:themeColor="background1" w:themeShade="BF"/>
            </w:tcBorders>
          </w:tcPr>
          <w:p w14:paraId="0ABC3D1A" w14:textId="77777777" w:rsidR="001806C4" w:rsidRPr="007A4A43"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7280CF68" w14:textId="7C8181AE"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Lathe SOP &amp; Lathe Threading Demo</w:t>
            </w:r>
          </w:p>
        </w:tc>
        <w:tc>
          <w:tcPr>
            <w:tcW w:w="714" w:type="pct"/>
            <w:tcBorders>
              <w:top w:val="single" w:sz="4" w:space="0" w:color="BFBFBF" w:themeColor="background1" w:themeShade="BF"/>
              <w:bottom w:val="single" w:sz="4" w:space="0" w:color="BFBFBF" w:themeColor="background1" w:themeShade="BF"/>
            </w:tcBorders>
          </w:tcPr>
          <w:p w14:paraId="626ABFE9"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Follow safe lathe SOP</w:t>
            </w:r>
          </w:p>
          <w:p w14:paraId="20AE7FA4" w14:textId="3451387E"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Face blanks square</w:t>
            </w:r>
          </w:p>
        </w:tc>
        <w:tc>
          <w:tcPr>
            <w:tcW w:w="1073" w:type="pct"/>
            <w:tcBorders>
              <w:top w:val="single" w:sz="4" w:space="0" w:color="BFBFBF" w:themeColor="background1" w:themeShade="BF"/>
              <w:bottom w:val="single" w:sz="4" w:space="0" w:color="BFBFBF" w:themeColor="background1" w:themeShade="BF"/>
            </w:tcBorders>
          </w:tcPr>
          <w:p w14:paraId="7DA6FE69"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1806C4">
              <w:rPr>
                <w:rFonts w:ascii="Calibri" w:eastAsia="Arial" w:hAnsi="Calibri" w:cs="Calibri"/>
                <w:sz w:val="16"/>
                <w:szCs w:val="16"/>
              </w:rPr>
              <w:t xml:space="preserve">• Facing demo (15min) </w:t>
            </w:r>
          </w:p>
          <w:p w14:paraId="15E0780F" w14:textId="0A7AFF0E"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 Hands-on student facing (35min)</w:t>
            </w:r>
          </w:p>
        </w:tc>
        <w:tc>
          <w:tcPr>
            <w:tcW w:w="867" w:type="pct"/>
            <w:tcBorders>
              <w:top w:val="single" w:sz="4" w:space="0" w:color="BFBFBF" w:themeColor="background1" w:themeShade="BF"/>
              <w:bottom w:val="single" w:sz="4" w:space="0" w:color="BFBFBF" w:themeColor="background1" w:themeShade="BF"/>
            </w:tcBorders>
          </w:tcPr>
          <w:p w14:paraId="5F6A82D5" w14:textId="6A74C66F"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Faces square within tolerance; correct PPE and tool use</w:t>
            </w:r>
          </w:p>
        </w:tc>
        <w:tc>
          <w:tcPr>
            <w:tcW w:w="868" w:type="pct"/>
            <w:tcBorders>
              <w:top w:val="single" w:sz="4" w:space="0" w:color="BFBFBF" w:themeColor="background1" w:themeShade="BF"/>
              <w:bottom w:val="single" w:sz="4" w:space="0" w:color="BFBFBF" w:themeColor="background1" w:themeShade="BF"/>
            </w:tcBorders>
          </w:tcPr>
          <w:p w14:paraId="5BFA5453" w14:textId="77777777" w:rsidR="001806C4" w:rsidRPr="001806C4" w:rsidRDefault="001806C4" w:rsidP="001806C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1806C4">
              <w:rPr>
                <w:rFonts w:ascii="Calibri" w:eastAsia="Arial" w:hAnsi="Calibri" w:cs="Calibri"/>
                <w:sz w:val="16"/>
                <w:szCs w:val="16"/>
              </w:rPr>
              <w:t xml:space="preserve">• Worksheet </w:t>
            </w:r>
            <w:r w:rsidRPr="001806C4">
              <w:rPr>
                <w:rFonts w:ascii="Calibri" w:hAnsi="Calibri" w:cs="Calibri"/>
                <w:sz w:val="16"/>
                <w:szCs w:val="16"/>
              </w:rPr>
              <w:t xml:space="preserve"> – Lathe SOP &amp; Facing</w:t>
            </w:r>
          </w:p>
          <w:p w14:paraId="2B2AEDC4" w14:textId="1CED704F"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28F04455" w14:textId="68D0CF0C" w:rsidR="001806C4" w:rsidRPr="001806C4" w:rsidRDefault="001806C4" w:rsidP="001806C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1806C4">
              <w:rPr>
                <w:rFonts w:ascii="Calibri" w:eastAsia="Arial" w:hAnsi="Calibri" w:cs="Calibri"/>
                <w:sz w:val="16"/>
                <w:szCs w:val="16"/>
              </w:rPr>
              <w:t>PPE, Supervision at all times</w:t>
            </w:r>
          </w:p>
        </w:tc>
      </w:tr>
      <w:tr w:rsidR="00215E53" w:rsidRPr="003D06BA" w14:paraId="302A8709" w14:textId="77777777" w:rsidTr="003A5BAE">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7FF66484" w14:textId="006B1A61" w:rsidR="00215E53" w:rsidRPr="007A4A43" w:rsidRDefault="00215E53" w:rsidP="00215E53">
            <w:pPr>
              <w:rPr>
                <w:rFonts w:ascii="Calibri" w:hAnsi="Calibri" w:cs="Calibri"/>
                <w:bCs/>
                <w:sz w:val="16"/>
                <w:szCs w:val="16"/>
              </w:rPr>
            </w:pPr>
            <w:r w:rsidRPr="007A4A43">
              <w:rPr>
                <w:rFonts w:ascii="Calibri" w:hAnsi="Calibri" w:cs="Calibri"/>
                <w:bCs/>
                <w:sz w:val="16"/>
                <w:szCs w:val="16"/>
              </w:rPr>
              <w:t>5.8</w:t>
            </w:r>
          </w:p>
        </w:tc>
        <w:tc>
          <w:tcPr>
            <w:tcW w:w="195" w:type="pct"/>
            <w:tcBorders>
              <w:top w:val="single" w:sz="4" w:space="0" w:color="BFBFBF" w:themeColor="background1" w:themeShade="BF"/>
              <w:bottom w:val="single" w:sz="4" w:space="0" w:color="BFBFBF" w:themeColor="background1" w:themeShade="BF"/>
            </w:tcBorders>
          </w:tcPr>
          <w:p w14:paraId="2A7B18B6" w14:textId="77777777" w:rsidR="00215E53" w:rsidRPr="007A4A4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4F6FC23A" w14:textId="3BBE2A62"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Turn Handle to Diameter Spec</w:t>
            </w:r>
          </w:p>
        </w:tc>
        <w:tc>
          <w:tcPr>
            <w:tcW w:w="714" w:type="pct"/>
            <w:tcBorders>
              <w:top w:val="single" w:sz="4" w:space="0" w:color="BFBFBF" w:themeColor="background1" w:themeShade="BF"/>
              <w:bottom w:val="single" w:sz="4" w:space="0" w:color="BFBFBF" w:themeColor="background1" w:themeShade="BF"/>
            </w:tcBorders>
          </w:tcPr>
          <w:p w14:paraId="2F1E7034"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Machine part to Ø within tolerance</w:t>
            </w:r>
          </w:p>
          <w:p w14:paraId="02900096" w14:textId="3DC3587A"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Measure with calipers</w:t>
            </w:r>
          </w:p>
        </w:tc>
        <w:tc>
          <w:tcPr>
            <w:tcW w:w="1073" w:type="pct"/>
            <w:tcBorders>
              <w:top w:val="single" w:sz="4" w:space="0" w:color="BFBFBF" w:themeColor="background1" w:themeShade="BF"/>
              <w:bottom w:val="single" w:sz="4" w:space="0" w:color="BFBFBF" w:themeColor="background1" w:themeShade="BF"/>
            </w:tcBorders>
          </w:tcPr>
          <w:p w14:paraId="7205D13A"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xml:space="preserve">• Turn shaft (40min) </w:t>
            </w:r>
          </w:p>
          <w:p w14:paraId="4DFD9962" w14:textId="6438A564"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Measure and verify accuracy (10min)</w:t>
            </w:r>
          </w:p>
        </w:tc>
        <w:tc>
          <w:tcPr>
            <w:tcW w:w="867" w:type="pct"/>
            <w:tcBorders>
              <w:top w:val="single" w:sz="4" w:space="0" w:color="BFBFBF" w:themeColor="background1" w:themeShade="BF"/>
              <w:bottom w:val="single" w:sz="4" w:space="0" w:color="BFBFBF" w:themeColor="background1" w:themeShade="BF"/>
            </w:tcBorders>
          </w:tcPr>
          <w:p w14:paraId="14F2141A" w14:textId="33838B31"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Ø tolerance achieved and measured independently</w:t>
            </w:r>
          </w:p>
        </w:tc>
        <w:tc>
          <w:tcPr>
            <w:tcW w:w="868" w:type="pct"/>
            <w:tcBorders>
              <w:top w:val="single" w:sz="4" w:space="0" w:color="BFBFBF" w:themeColor="background1" w:themeShade="BF"/>
              <w:bottom w:val="single" w:sz="4" w:space="0" w:color="BFBFBF" w:themeColor="background1" w:themeShade="BF"/>
            </w:tcBorders>
          </w:tcPr>
          <w:p w14:paraId="3249FC0D"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15E53">
              <w:rPr>
                <w:rFonts w:ascii="Calibri" w:eastAsia="Arial" w:hAnsi="Calibri" w:cs="Calibri"/>
                <w:sz w:val="16"/>
                <w:szCs w:val="16"/>
              </w:rPr>
              <w:t xml:space="preserve">• Worksheet </w:t>
            </w:r>
            <w:r w:rsidRPr="00215E53">
              <w:rPr>
                <w:rFonts w:ascii="Calibri" w:hAnsi="Calibri" w:cs="Calibri"/>
                <w:sz w:val="16"/>
                <w:szCs w:val="16"/>
              </w:rPr>
              <w:t xml:space="preserve"> – Turning to Diameter &amp; Measurement</w:t>
            </w:r>
          </w:p>
          <w:p w14:paraId="01C1CBB0" w14:textId="587F9A29"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02AFDFD4" w14:textId="3C69D1F9"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PPE, Measurement stations spaced evenly</w:t>
            </w:r>
          </w:p>
        </w:tc>
      </w:tr>
      <w:tr w:rsidR="00215E53" w:rsidRPr="003D06BA" w14:paraId="69A0B5A5" w14:textId="77777777" w:rsidTr="002748C3">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6A8B2586" w14:textId="4941AB0B" w:rsidR="00215E53" w:rsidRPr="007A4A43" w:rsidRDefault="00215E53" w:rsidP="00215E53">
            <w:pPr>
              <w:rPr>
                <w:rFonts w:ascii="Calibri" w:hAnsi="Calibri" w:cs="Calibri"/>
                <w:bCs/>
                <w:sz w:val="16"/>
                <w:szCs w:val="16"/>
              </w:rPr>
            </w:pPr>
            <w:r w:rsidRPr="007A4A43">
              <w:rPr>
                <w:rFonts w:ascii="Calibri" w:hAnsi="Calibri" w:cs="Calibri"/>
                <w:bCs/>
                <w:sz w:val="16"/>
                <w:szCs w:val="16"/>
              </w:rPr>
              <w:t>5.9</w:t>
            </w:r>
          </w:p>
        </w:tc>
        <w:tc>
          <w:tcPr>
            <w:tcW w:w="195" w:type="pct"/>
            <w:tcBorders>
              <w:top w:val="single" w:sz="4" w:space="0" w:color="BFBFBF" w:themeColor="background1" w:themeShade="BF"/>
              <w:bottom w:val="single" w:sz="4" w:space="0" w:color="BFBFBF" w:themeColor="background1" w:themeShade="BF"/>
            </w:tcBorders>
          </w:tcPr>
          <w:p w14:paraId="772B8641" w14:textId="77777777" w:rsidR="00215E53" w:rsidRPr="007A4A4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5BCA6020" w14:textId="6CEC84E6"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Mid-Project QA &amp; Reflection</w:t>
            </w:r>
          </w:p>
        </w:tc>
        <w:tc>
          <w:tcPr>
            <w:tcW w:w="714" w:type="pct"/>
            <w:tcBorders>
              <w:top w:val="single" w:sz="4" w:space="0" w:color="BFBFBF" w:themeColor="background1" w:themeShade="BF"/>
              <w:bottom w:val="single" w:sz="4" w:space="0" w:color="BFBFBF" w:themeColor="background1" w:themeShade="BF"/>
            </w:tcBorders>
          </w:tcPr>
          <w:p w14:paraId="238DA201"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Conduct QA of parts</w:t>
            </w:r>
          </w:p>
          <w:p w14:paraId="5A652917" w14:textId="0B8CD017"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Reflect on challenges and results</w:t>
            </w:r>
          </w:p>
        </w:tc>
        <w:tc>
          <w:tcPr>
            <w:tcW w:w="1073" w:type="pct"/>
            <w:tcBorders>
              <w:top w:val="single" w:sz="4" w:space="0" w:color="BFBFBF" w:themeColor="background1" w:themeShade="BF"/>
              <w:bottom w:val="single" w:sz="4" w:space="0" w:color="BFBFBF" w:themeColor="background1" w:themeShade="BF"/>
            </w:tcBorders>
          </w:tcPr>
          <w:p w14:paraId="0E2E6C77"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xml:space="preserve">• Complete QA checklist (30min) </w:t>
            </w:r>
          </w:p>
          <w:p w14:paraId="78202AF2" w14:textId="2603D33F"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Journal reflection on skills/defects (20min)</w:t>
            </w:r>
          </w:p>
        </w:tc>
        <w:tc>
          <w:tcPr>
            <w:tcW w:w="867" w:type="pct"/>
            <w:tcBorders>
              <w:top w:val="single" w:sz="4" w:space="0" w:color="BFBFBF" w:themeColor="background1" w:themeShade="BF"/>
              <w:bottom w:val="single" w:sz="4" w:space="0" w:color="BFBFBF" w:themeColor="background1" w:themeShade="BF"/>
            </w:tcBorders>
          </w:tcPr>
          <w:p w14:paraId="051C7350" w14:textId="546ADEC6"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QA form and reflection complete, showing error recognition</w:t>
            </w:r>
          </w:p>
        </w:tc>
        <w:tc>
          <w:tcPr>
            <w:tcW w:w="868" w:type="pct"/>
            <w:tcBorders>
              <w:top w:val="single" w:sz="4" w:space="0" w:color="BFBFBF" w:themeColor="background1" w:themeShade="BF"/>
              <w:bottom w:val="single" w:sz="4" w:space="0" w:color="BFBFBF" w:themeColor="background1" w:themeShade="BF"/>
            </w:tcBorders>
          </w:tcPr>
          <w:p w14:paraId="1C92CEED"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15E53">
              <w:rPr>
                <w:rFonts w:ascii="Calibri" w:eastAsia="Arial" w:hAnsi="Calibri" w:cs="Calibri"/>
                <w:sz w:val="16"/>
                <w:szCs w:val="16"/>
              </w:rPr>
              <w:t xml:space="preserve">• Worksheet </w:t>
            </w:r>
            <w:r w:rsidRPr="00215E53">
              <w:rPr>
                <w:rFonts w:ascii="Calibri" w:hAnsi="Calibri" w:cs="Calibri"/>
                <w:sz w:val="16"/>
                <w:szCs w:val="16"/>
              </w:rPr>
              <w:t xml:space="preserve"> – Mid-Project QA &amp; Reflection</w:t>
            </w:r>
          </w:p>
          <w:p w14:paraId="6F962DDF" w14:textId="22F1428D"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6F6AA74A" w14:textId="29133C17"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No metal working active during reflection</w:t>
            </w:r>
          </w:p>
        </w:tc>
      </w:tr>
      <w:tr w:rsidR="00215E53" w:rsidRPr="003D06BA" w14:paraId="7642A141" w14:textId="77777777" w:rsidTr="002748C3">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55656D35" w14:textId="2CD56566" w:rsidR="00215E53" w:rsidRPr="007A4A43" w:rsidRDefault="00215E53" w:rsidP="00215E53">
            <w:pPr>
              <w:rPr>
                <w:rFonts w:ascii="Calibri" w:hAnsi="Calibri" w:cs="Calibri"/>
                <w:bCs/>
                <w:sz w:val="16"/>
                <w:szCs w:val="16"/>
              </w:rPr>
            </w:pPr>
            <w:r w:rsidRPr="007A4A43">
              <w:rPr>
                <w:rFonts w:ascii="Calibri" w:hAnsi="Calibri" w:cs="Calibri"/>
                <w:bCs/>
                <w:sz w:val="16"/>
                <w:szCs w:val="16"/>
              </w:rPr>
              <w:t>5.10</w:t>
            </w:r>
          </w:p>
        </w:tc>
        <w:tc>
          <w:tcPr>
            <w:tcW w:w="195" w:type="pct"/>
            <w:tcBorders>
              <w:top w:val="single" w:sz="4" w:space="0" w:color="BFBFBF" w:themeColor="background1" w:themeShade="BF"/>
              <w:bottom w:val="single" w:sz="4" w:space="0" w:color="BFBFBF" w:themeColor="background1" w:themeShade="BF"/>
            </w:tcBorders>
          </w:tcPr>
          <w:p w14:paraId="2F1B642B" w14:textId="77777777" w:rsidR="00215E53" w:rsidRPr="007A4A4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48DE9E43" w14:textId="111B99F2"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Mill Rotations &amp; Setup Journals</w:t>
            </w:r>
          </w:p>
        </w:tc>
        <w:tc>
          <w:tcPr>
            <w:tcW w:w="714" w:type="pct"/>
            <w:tcBorders>
              <w:top w:val="single" w:sz="4" w:space="0" w:color="BFBFBF" w:themeColor="background1" w:themeShade="BF"/>
              <w:bottom w:val="single" w:sz="4" w:space="0" w:color="BFBFBF" w:themeColor="background1" w:themeShade="BF"/>
            </w:tcBorders>
          </w:tcPr>
          <w:p w14:paraId="3657E831"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Observe and describe mill axis and rotation directions</w:t>
            </w:r>
          </w:p>
          <w:p w14:paraId="657365DB"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Record safe setup procedures and identify key safety features</w:t>
            </w:r>
          </w:p>
          <w:p w14:paraId="4AFD4045" w14:textId="17177C65"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Interpret machine functions and controls through guided demonstration</w:t>
            </w:r>
          </w:p>
        </w:tc>
        <w:tc>
          <w:tcPr>
            <w:tcW w:w="1073" w:type="pct"/>
            <w:tcBorders>
              <w:top w:val="single" w:sz="4" w:space="0" w:color="BFBFBF" w:themeColor="background1" w:themeShade="BF"/>
              <w:bottom w:val="single" w:sz="4" w:space="0" w:color="BFBFBF" w:themeColor="background1" w:themeShade="BF"/>
            </w:tcBorders>
          </w:tcPr>
          <w:p w14:paraId="22600ED2" w14:textId="13F00647"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Students rotate through mill demos in small groups (10-15 min each); others update setup journal and complete rotation quiz</w:t>
            </w:r>
          </w:p>
        </w:tc>
        <w:tc>
          <w:tcPr>
            <w:tcW w:w="867" w:type="pct"/>
            <w:tcBorders>
              <w:top w:val="single" w:sz="4" w:space="0" w:color="BFBFBF" w:themeColor="background1" w:themeShade="BF"/>
              <w:bottom w:val="single" w:sz="4" w:space="0" w:color="BFBFBF" w:themeColor="background1" w:themeShade="BF"/>
            </w:tcBorders>
          </w:tcPr>
          <w:p w14:paraId="5A25583E" w14:textId="3E9B0288"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All students complete journal with accurate notes; identify spindle direction and safe handling</w:t>
            </w:r>
          </w:p>
        </w:tc>
        <w:tc>
          <w:tcPr>
            <w:tcW w:w="868" w:type="pct"/>
            <w:tcBorders>
              <w:top w:val="single" w:sz="4" w:space="0" w:color="BFBFBF" w:themeColor="background1" w:themeShade="BF"/>
              <w:bottom w:val="single" w:sz="4" w:space="0" w:color="BFBFBF" w:themeColor="background1" w:themeShade="BF"/>
            </w:tcBorders>
          </w:tcPr>
          <w:p w14:paraId="7CCE2FE6"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15E53">
              <w:rPr>
                <w:rFonts w:ascii="Calibri" w:hAnsi="Calibri" w:cs="Calibri"/>
                <w:sz w:val="16"/>
                <w:szCs w:val="16"/>
              </w:rPr>
              <w:t>• PowerPoint – 5.10 Manual Milling Machining and Tooling</w:t>
            </w:r>
          </w:p>
          <w:p w14:paraId="0D107DB9"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15E53">
              <w:rPr>
                <w:rFonts w:ascii="Calibri" w:eastAsia="Arial" w:hAnsi="Calibri" w:cs="Calibri"/>
                <w:sz w:val="16"/>
                <w:szCs w:val="16"/>
              </w:rPr>
              <w:t xml:space="preserve">• Worksheet </w:t>
            </w:r>
            <w:r w:rsidRPr="00215E53">
              <w:rPr>
                <w:rFonts w:ascii="Calibri" w:hAnsi="Calibri" w:cs="Calibri"/>
                <w:sz w:val="16"/>
                <w:szCs w:val="16"/>
              </w:rPr>
              <w:t xml:space="preserve"> – Mill Rotations &amp; Machine Setup</w:t>
            </w:r>
          </w:p>
          <w:p w14:paraId="4CB3DCBA"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15E53">
              <w:rPr>
                <w:rFonts w:ascii="Calibri" w:eastAsia="Arial" w:hAnsi="Calibri" w:cs="Calibri"/>
                <w:sz w:val="16"/>
                <w:szCs w:val="16"/>
              </w:rPr>
              <w:t xml:space="preserve">• Worksheet </w:t>
            </w:r>
            <w:r w:rsidRPr="00215E53">
              <w:rPr>
                <w:rFonts w:ascii="Calibri" w:hAnsi="Calibri" w:cs="Calibri"/>
                <w:sz w:val="16"/>
                <w:szCs w:val="16"/>
              </w:rPr>
              <w:t xml:space="preserve"> – Quiz-Answer&amp;Grading</w:t>
            </w:r>
          </w:p>
          <w:p w14:paraId="2B27A017"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15E53">
              <w:rPr>
                <w:rFonts w:ascii="Calibri" w:eastAsia="Arial" w:hAnsi="Calibri" w:cs="Calibri"/>
                <w:sz w:val="16"/>
                <w:szCs w:val="16"/>
              </w:rPr>
              <w:t xml:space="preserve">• Worksheet </w:t>
            </w:r>
            <w:r w:rsidRPr="00215E53">
              <w:rPr>
                <w:rFonts w:ascii="Calibri" w:hAnsi="Calibri" w:cs="Calibri"/>
                <w:sz w:val="16"/>
                <w:szCs w:val="16"/>
              </w:rPr>
              <w:t xml:space="preserve"> – Milling Machine</w:t>
            </w:r>
          </w:p>
          <w:p w14:paraId="65B72713" w14:textId="5BBD00A2"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3E62FAF7" w14:textId="5DE39314"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Supervise moving spindles; maintain group spacing; PPE</w:t>
            </w:r>
          </w:p>
        </w:tc>
      </w:tr>
      <w:tr w:rsidR="00215E53" w:rsidRPr="003D06BA" w14:paraId="7B921110" w14:textId="77777777" w:rsidTr="002748C3">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75313E69" w14:textId="379177E7" w:rsidR="00215E53" w:rsidRPr="007A4A43" w:rsidRDefault="00215E53" w:rsidP="00215E53">
            <w:pPr>
              <w:rPr>
                <w:rFonts w:ascii="Calibri" w:hAnsi="Calibri" w:cs="Calibri"/>
                <w:bCs/>
                <w:sz w:val="16"/>
                <w:szCs w:val="16"/>
              </w:rPr>
            </w:pPr>
            <w:r w:rsidRPr="007A4A43">
              <w:rPr>
                <w:rFonts w:ascii="Calibri" w:hAnsi="Calibri" w:cs="Calibri"/>
                <w:bCs/>
                <w:sz w:val="16"/>
                <w:szCs w:val="16"/>
              </w:rPr>
              <w:t>5.11</w:t>
            </w:r>
          </w:p>
        </w:tc>
        <w:tc>
          <w:tcPr>
            <w:tcW w:w="195" w:type="pct"/>
            <w:tcBorders>
              <w:top w:val="single" w:sz="4" w:space="0" w:color="BFBFBF" w:themeColor="background1" w:themeShade="BF"/>
              <w:bottom w:val="single" w:sz="4" w:space="0" w:color="BFBFBF" w:themeColor="background1" w:themeShade="BF"/>
            </w:tcBorders>
          </w:tcPr>
          <w:p w14:paraId="7D342F76" w14:textId="77777777" w:rsidR="00215E53" w:rsidRPr="007A4A4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560DC2AB" w14:textId="3243DD39"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Mill SOP &amp; Demo</w:t>
            </w:r>
          </w:p>
        </w:tc>
        <w:tc>
          <w:tcPr>
            <w:tcW w:w="714" w:type="pct"/>
            <w:tcBorders>
              <w:top w:val="single" w:sz="4" w:space="0" w:color="BFBFBF" w:themeColor="background1" w:themeShade="BF"/>
              <w:bottom w:val="single" w:sz="4" w:space="0" w:color="BFBFBF" w:themeColor="background1" w:themeShade="BF"/>
            </w:tcBorders>
          </w:tcPr>
          <w:p w14:paraId="268D6601" w14:textId="11E33489"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Understand and follow SOP for vertical mill</w:t>
            </w:r>
          </w:p>
        </w:tc>
        <w:tc>
          <w:tcPr>
            <w:tcW w:w="1073" w:type="pct"/>
            <w:tcBorders>
              <w:top w:val="single" w:sz="4" w:space="0" w:color="BFBFBF" w:themeColor="background1" w:themeShade="BF"/>
              <w:bottom w:val="single" w:sz="4" w:space="0" w:color="BFBFBF" w:themeColor="background1" w:themeShade="BF"/>
            </w:tcBorders>
          </w:tcPr>
          <w:p w14:paraId="7C4D678D"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xml:space="preserve">• Live demo of safe operation+ SOP (15min) </w:t>
            </w:r>
          </w:p>
          <w:p w14:paraId="66ACC64A" w14:textId="408A8EF9"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Hands-on student milling (35min)</w:t>
            </w:r>
          </w:p>
        </w:tc>
        <w:tc>
          <w:tcPr>
            <w:tcW w:w="867" w:type="pct"/>
            <w:tcBorders>
              <w:top w:val="single" w:sz="4" w:space="0" w:color="BFBFBF" w:themeColor="background1" w:themeShade="BF"/>
              <w:bottom w:val="single" w:sz="4" w:space="0" w:color="BFBFBF" w:themeColor="background1" w:themeShade="BF"/>
            </w:tcBorders>
          </w:tcPr>
          <w:p w14:paraId="57F9379C"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Demonstrates safe startup and shutdown procedure</w:t>
            </w:r>
          </w:p>
          <w:p w14:paraId="0D3FE026" w14:textId="0ED73284"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xml:space="preserve"> </w:t>
            </w:r>
          </w:p>
        </w:tc>
        <w:tc>
          <w:tcPr>
            <w:tcW w:w="868" w:type="pct"/>
            <w:tcBorders>
              <w:top w:val="single" w:sz="4" w:space="0" w:color="BFBFBF" w:themeColor="background1" w:themeShade="BF"/>
              <w:bottom w:val="single" w:sz="4" w:space="0" w:color="BFBFBF" w:themeColor="background1" w:themeShade="BF"/>
            </w:tcBorders>
          </w:tcPr>
          <w:p w14:paraId="200BBC1B"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15E53">
              <w:rPr>
                <w:rFonts w:ascii="Calibri" w:eastAsia="Arial" w:hAnsi="Calibri" w:cs="Calibri"/>
                <w:sz w:val="16"/>
                <w:szCs w:val="16"/>
              </w:rPr>
              <w:t xml:space="preserve">• Worksheet </w:t>
            </w:r>
            <w:r w:rsidRPr="00215E53">
              <w:rPr>
                <w:rFonts w:ascii="Calibri" w:hAnsi="Calibri" w:cs="Calibri"/>
                <w:sz w:val="16"/>
                <w:szCs w:val="16"/>
              </w:rPr>
              <w:t xml:space="preserve"> – Vertical Mill SOP &amp; Demonstration</w:t>
            </w:r>
          </w:p>
          <w:p w14:paraId="6686CE6B" w14:textId="70B9B96F"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5CA9DD0D" w14:textId="054FECC3"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Emphasise PPE, no loose clothing, and emergency procedures</w:t>
            </w:r>
          </w:p>
        </w:tc>
      </w:tr>
      <w:tr w:rsidR="00215E53" w:rsidRPr="003D06BA" w14:paraId="0A539241" w14:textId="77777777" w:rsidTr="002748C3">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5A2541DF" w14:textId="6203F098" w:rsidR="00215E53" w:rsidRPr="007A4A43" w:rsidRDefault="00215E53" w:rsidP="00215E53">
            <w:pPr>
              <w:rPr>
                <w:rFonts w:ascii="Calibri" w:hAnsi="Calibri" w:cs="Calibri"/>
                <w:bCs/>
                <w:sz w:val="16"/>
                <w:szCs w:val="16"/>
              </w:rPr>
            </w:pPr>
            <w:r w:rsidRPr="007A4A43">
              <w:rPr>
                <w:rFonts w:ascii="Calibri" w:hAnsi="Calibri" w:cs="Calibri"/>
                <w:bCs/>
                <w:sz w:val="16"/>
                <w:szCs w:val="16"/>
              </w:rPr>
              <w:t>5.12</w:t>
            </w:r>
          </w:p>
        </w:tc>
        <w:tc>
          <w:tcPr>
            <w:tcW w:w="195" w:type="pct"/>
            <w:tcBorders>
              <w:top w:val="single" w:sz="4" w:space="0" w:color="BFBFBF" w:themeColor="background1" w:themeShade="BF"/>
              <w:bottom w:val="single" w:sz="4" w:space="0" w:color="BFBFBF" w:themeColor="background1" w:themeShade="BF"/>
            </w:tcBorders>
          </w:tcPr>
          <w:p w14:paraId="625CEC44" w14:textId="77777777" w:rsidR="00215E53" w:rsidRPr="007A4A4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21E0C7E5" w14:textId="736EFC0F"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Mill Head to Size</w:t>
            </w:r>
          </w:p>
        </w:tc>
        <w:tc>
          <w:tcPr>
            <w:tcW w:w="714" w:type="pct"/>
            <w:tcBorders>
              <w:top w:val="single" w:sz="4" w:space="0" w:color="BFBFBF" w:themeColor="background1" w:themeShade="BF"/>
              <w:bottom w:val="single" w:sz="4" w:space="0" w:color="BFBFBF" w:themeColor="background1" w:themeShade="BF"/>
            </w:tcBorders>
          </w:tcPr>
          <w:p w14:paraId="49F74EE1"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Square up head stock</w:t>
            </w:r>
          </w:p>
          <w:p w14:paraId="476151D7" w14:textId="2F99EAA7"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Mill to length/ width/ depth</w:t>
            </w:r>
          </w:p>
        </w:tc>
        <w:tc>
          <w:tcPr>
            <w:tcW w:w="1073" w:type="pct"/>
            <w:tcBorders>
              <w:top w:val="single" w:sz="4" w:space="0" w:color="BFBFBF" w:themeColor="background1" w:themeShade="BF"/>
              <w:bottom w:val="single" w:sz="4" w:space="0" w:color="BFBFBF" w:themeColor="background1" w:themeShade="BF"/>
            </w:tcBorders>
          </w:tcPr>
          <w:p w14:paraId="2A569999"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Demo on squaring block (10min)</w:t>
            </w:r>
          </w:p>
          <w:p w14:paraId="7B8D810A" w14:textId="574F39CE"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Students mill blank to spec (40min)</w:t>
            </w:r>
          </w:p>
        </w:tc>
        <w:tc>
          <w:tcPr>
            <w:tcW w:w="867" w:type="pct"/>
            <w:tcBorders>
              <w:top w:val="single" w:sz="4" w:space="0" w:color="BFBFBF" w:themeColor="background1" w:themeShade="BF"/>
              <w:bottom w:val="single" w:sz="4" w:space="0" w:color="BFBFBF" w:themeColor="background1" w:themeShade="BF"/>
            </w:tcBorders>
          </w:tcPr>
          <w:p w14:paraId="7E9C57F6" w14:textId="07E0C030"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Accurate dimensions across 3 axes; Flatness and burr-free</w:t>
            </w:r>
          </w:p>
        </w:tc>
        <w:tc>
          <w:tcPr>
            <w:tcW w:w="868" w:type="pct"/>
            <w:tcBorders>
              <w:top w:val="single" w:sz="4" w:space="0" w:color="BFBFBF" w:themeColor="background1" w:themeShade="BF"/>
              <w:bottom w:val="single" w:sz="4" w:space="0" w:color="BFBFBF" w:themeColor="background1" w:themeShade="BF"/>
            </w:tcBorders>
          </w:tcPr>
          <w:p w14:paraId="43898A65"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15E53">
              <w:rPr>
                <w:rFonts w:ascii="Calibri" w:eastAsia="Arial" w:hAnsi="Calibri" w:cs="Calibri"/>
                <w:sz w:val="16"/>
                <w:szCs w:val="16"/>
              </w:rPr>
              <w:t xml:space="preserve">• Worksheet </w:t>
            </w:r>
            <w:r w:rsidRPr="00215E53">
              <w:rPr>
                <w:rFonts w:ascii="Calibri" w:hAnsi="Calibri" w:cs="Calibri"/>
                <w:sz w:val="16"/>
                <w:szCs w:val="16"/>
              </w:rPr>
              <w:t xml:space="preserve"> – Mill Head to Size</w:t>
            </w:r>
          </w:p>
          <w:p w14:paraId="4EE777F8" w14:textId="5439AC08"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20F24BD3" w14:textId="2254076F"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PPE, Secure workpiece, Chip ejection awareness, Use brush - not hands</w:t>
            </w:r>
          </w:p>
        </w:tc>
      </w:tr>
      <w:tr w:rsidR="00215E53" w:rsidRPr="003D06BA" w14:paraId="5F26A4CA" w14:textId="77777777" w:rsidTr="002748C3">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431E8EB8" w14:textId="0055C416" w:rsidR="00215E53" w:rsidRPr="007A4A43" w:rsidRDefault="00215E53" w:rsidP="00215E53">
            <w:pPr>
              <w:rPr>
                <w:rFonts w:ascii="Calibri" w:hAnsi="Calibri" w:cs="Calibri"/>
                <w:bCs/>
                <w:sz w:val="16"/>
                <w:szCs w:val="16"/>
              </w:rPr>
            </w:pPr>
            <w:r w:rsidRPr="007A4A43">
              <w:rPr>
                <w:rFonts w:ascii="Calibri" w:hAnsi="Calibri" w:cs="Calibri"/>
                <w:bCs/>
                <w:sz w:val="16"/>
                <w:szCs w:val="16"/>
              </w:rPr>
              <w:t>5.13</w:t>
            </w:r>
          </w:p>
        </w:tc>
        <w:tc>
          <w:tcPr>
            <w:tcW w:w="195" w:type="pct"/>
            <w:tcBorders>
              <w:top w:val="single" w:sz="4" w:space="0" w:color="BFBFBF" w:themeColor="background1" w:themeShade="BF"/>
              <w:bottom w:val="single" w:sz="4" w:space="0" w:color="BFBFBF" w:themeColor="background1" w:themeShade="BF"/>
            </w:tcBorders>
          </w:tcPr>
          <w:p w14:paraId="06561126" w14:textId="77777777" w:rsidR="00215E53" w:rsidRPr="007A4A4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2EDC8C4A" w14:textId="0AD44DC1"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Mark and Mill Teeth on Head I</w:t>
            </w:r>
          </w:p>
        </w:tc>
        <w:tc>
          <w:tcPr>
            <w:tcW w:w="714" w:type="pct"/>
            <w:tcBorders>
              <w:top w:val="single" w:sz="4" w:space="0" w:color="BFBFBF" w:themeColor="background1" w:themeShade="BF"/>
              <w:bottom w:val="single" w:sz="4" w:space="0" w:color="BFBFBF" w:themeColor="background1" w:themeShade="BF"/>
            </w:tcBorders>
          </w:tcPr>
          <w:p w14:paraId="5660164B"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Mark layout for teeth</w:t>
            </w:r>
          </w:p>
          <w:p w14:paraId="5DFEB02C" w14:textId="3F443262"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Mill symmetrical pattern using appropriate tooling</w:t>
            </w:r>
          </w:p>
        </w:tc>
        <w:tc>
          <w:tcPr>
            <w:tcW w:w="1073" w:type="pct"/>
            <w:tcBorders>
              <w:top w:val="single" w:sz="4" w:space="0" w:color="BFBFBF" w:themeColor="background1" w:themeShade="BF"/>
              <w:bottom w:val="single" w:sz="4" w:space="0" w:color="BFBFBF" w:themeColor="background1" w:themeShade="BF"/>
            </w:tcBorders>
          </w:tcPr>
          <w:p w14:paraId="5CD01465"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xml:space="preserve">• Layout lines with marking blue + dividers (15min) </w:t>
            </w:r>
          </w:p>
          <w:p w14:paraId="0EB97828" w14:textId="35AB5450"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Mill tooth pattern to spec (35min)</w:t>
            </w:r>
          </w:p>
        </w:tc>
        <w:tc>
          <w:tcPr>
            <w:tcW w:w="867" w:type="pct"/>
            <w:tcBorders>
              <w:top w:val="single" w:sz="4" w:space="0" w:color="BFBFBF" w:themeColor="background1" w:themeShade="BF"/>
              <w:bottom w:val="single" w:sz="4" w:space="0" w:color="BFBFBF" w:themeColor="background1" w:themeShade="BF"/>
            </w:tcBorders>
          </w:tcPr>
          <w:p w14:paraId="6E03D2CA"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Consistent tooth depth and spacing</w:t>
            </w:r>
          </w:p>
          <w:p w14:paraId="23BA73CA"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Clean edges</w:t>
            </w:r>
          </w:p>
          <w:p w14:paraId="7C4346C8" w14:textId="42F8CF25"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Peer review of patter</w:t>
            </w:r>
          </w:p>
        </w:tc>
        <w:tc>
          <w:tcPr>
            <w:tcW w:w="868" w:type="pct"/>
            <w:tcBorders>
              <w:top w:val="single" w:sz="4" w:space="0" w:color="BFBFBF" w:themeColor="background1" w:themeShade="BF"/>
              <w:bottom w:val="single" w:sz="4" w:space="0" w:color="BFBFBF" w:themeColor="background1" w:themeShade="BF"/>
            </w:tcBorders>
          </w:tcPr>
          <w:p w14:paraId="6208FE4D"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215E53">
              <w:rPr>
                <w:rFonts w:ascii="Calibri" w:eastAsia="Arial" w:hAnsi="Calibri" w:cs="Calibri"/>
                <w:sz w:val="16"/>
                <w:szCs w:val="16"/>
              </w:rPr>
              <w:t xml:space="preserve">• Worksheet </w:t>
            </w:r>
            <w:r w:rsidRPr="00215E53">
              <w:rPr>
                <w:rFonts w:ascii="Calibri" w:hAnsi="Calibri" w:cs="Calibri"/>
                <w:sz w:val="16"/>
                <w:szCs w:val="16"/>
              </w:rPr>
              <w:t xml:space="preserve"> – Tooth Layout &amp; Milling</w:t>
            </w:r>
          </w:p>
          <w:p w14:paraId="3BFF65F6" w14:textId="5E2F9236"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4FF75938" w14:textId="34461495"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PPE, sharp edge control, clamp checks</w:t>
            </w:r>
          </w:p>
        </w:tc>
      </w:tr>
      <w:tr w:rsidR="00215E53" w:rsidRPr="003D06BA" w14:paraId="6BC81140" w14:textId="77777777" w:rsidTr="002748C3">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688CC55A" w14:textId="61890CA1" w:rsidR="00215E53" w:rsidRPr="007A4A43" w:rsidRDefault="00215E53" w:rsidP="00215E53">
            <w:pPr>
              <w:rPr>
                <w:rFonts w:ascii="Calibri" w:hAnsi="Calibri" w:cs="Calibri"/>
                <w:bCs/>
                <w:sz w:val="16"/>
                <w:szCs w:val="16"/>
              </w:rPr>
            </w:pPr>
            <w:r w:rsidRPr="007A4A43">
              <w:rPr>
                <w:rFonts w:ascii="Calibri" w:hAnsi="Calibri" w:cs="Calibri"/>
                <w:bCs/>
                <w:sz w:val="16"/>
                <w:szCs w:val="16"/>
              </w:rPr>
              <w:t>5.14</w:t>
            </w:r>
          </w:p>
        </w:tc>
        <w:tc>
          <w:tcPr>
            <w:tcW w:w="195" w:type="pct"/>
            <w:tcBorders>
              <w:top w:val="single" w:sz="4" w:space="0" w:color="BFBFBF" w:themeColor="background1" w:themeShade="BF"/>
              <w:bottom w:val="single" w:sz="4" w:space="0" w:color="BFBFBF" w:themeColor="background1" w:themeShade="BF"/>
            </w:tcBorders>
          </w:tcPr>
          <w:p w14:paraId="7B7C0414" w14:textId="77777777" w:rsidR="00215E53" w:rsidRPr="007A4A4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5FB5732B" w14:textId="63D5A43D"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Mark and Mill Teeth on Head II</w:t>
            </w:r>
          </w:p>
        </w:tc>
        <w:tc>
          <w:tcPr>
            <w:tcW w:w="714" w:type="pct"/>
            <w:tcBorders>
              <w:top w:val="single" w:sz="4" w:space="0" w:color="BFBFBF" w:themeColor="background1" w:themeShade="BF"/>
              <w:bottom w:val="single" w:sz="4" w:space="0" w:color="BFBFBF" w:themeColor="background1" w:themeShade="BF"/>
            </w:tcBorders>
          </w:tcPr>
          <w:p w14:paraId="2FE30C6A"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Refine milling technique</w:t>
            </w:r>
          </w:p>
          <w:p w14:paraId="4F1014DB" w14:textId="345FFDF9"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Achieve uniformity across all teeth</w:t>
            </w:r>
          </w:p>
        </w:tc>
        <w:tc>
          <w:tcPr>
            <w:tcW w:w="1073" w:type="pct"/>
            <w:tcBorders>
              <w:top w:val="single" w:sz="4" w:space="0" w:color="BFBFBF" w:themeColor="background1" w:themeShade="BF"/>
              <w:bottom w:val="single" w:sz="4" w:space="0" w:color="BFBFBF" w:themeColor="background1" w:themeShade="BF"/>
            </w:tcBorders>
          </w:tcPr>
          <w:p w14:paraId="2DD6C63E" w14:textId="77777777" w:rsidR="00215E53" w:rsidRPr="00215E53" w:rsidRDefault="00215E53" w:rsidP="00215E53">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215E53">
              <w:rPr>
                <w:rFonts w:ascii="Calibri" w:eastAsia="Arial" w:hAnsi="Calibri" w:cs="Calibri"/>
                <w:sz w:val="16"/>
                <w:szCs w:val="16"/>
              </w:rPr>
              <w:t xml:space="preserve">• Continue milling remaining teeth (40min) </w:t>
            </w:r>
          </w:p>
          <w:p w14:paraId="36FD0667" w14:textId="237FF5F7"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Peer review and adjust (10min)</w:t>
            </w:r>
          </w:p>
        </w:tc>
        <w:tc>
          <w:tcPr>
            <w:tcW w:w="867" w:type="pct"/>
            <w:tcBorders>
              <w:top w:val="single" w:sz="4" w:space="0" w:color="BFBFBF" w:themeColor="background1" w:themeShade="BF"/>
              <w:bottom w:val="single" w:sz="4" w:space="0" w:color="BFBFBF" w:themeColor="background1" w:themeShade="BF"/>
            </w:tcBorders>
          </w:tcPr>
          <w:p w14:paraId="23EB6607" w14:textId="0515DC56"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All teeth match layout; Symmetry and finish improved from previous session</w:t>
            </w:r>
          </w:p>
        </w:tc>
        <w:tc>
          <w:tcPr>
            <w:tcW w:w="868" w:type="pct"/>
            <w:tcBorders>
              <w:top w:val="single" w:sz="4" w:space="0" w:color="BFBFBF" w:themeColor="background1" w:themeShade="BF"/>
              <w:bottom w:val="single" w:sz="4" w:space="0" w:color="BFBFBF" w:themeColor="background1" w:themeShade="BF"/>
            </w:tcBorders>
          </w:tcPr>
          <w:p w14:paraId="18B5CE65" w14:textId="054D9E85"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r w:rsidRPr="00215E53">
              <w:rPr>
                <w:rFonts w:ascii="Calibri" w:eastAsia="Arial" w:hAnsi="Calibri" w:cs="Calibri"/>
                <w:sz w:val="16"/>
                <w:szCs w:val="16"/>
              </w:rPr>
              <w:t xml:space="preserve">• Worksheet </w:t>
            </w:r>
            <w:r w:rsidRPr="00215E53">
              <w:rPr>
                <w:rFonts w:ascii="Calibri" w:hAnsi="Calibri" w:cs="Calibri"/>
                <w:sz w:val="16"/>
                <w:szCs w:val="16"/>
              </w:rPr>
              <w:t xml:space="preserve"> – Tooth Layout &amp; Milling (same as 5.13)</w:t>
            </w:r>
          </w:p>
        </w:tc>
        <w:tc>
          <w:tcPr>
            <w:tcW w:w="460" w:type="pct"/>
            <w:tcBorders>
              <w:top w:val="single" w:sz="4" w:space="0" w:color="BFBFBF" w:themeColor="background1" w:themeShade="BF"/>
              <w:bottom w:val="single" w:sz="4" w:space="0" w:color="BFBFBF" w:themeColor="background1" w:themeShade="BF"/>
            </w:tcBorders>
          </w:tcPr>
          <w:p w14:paraId="11BBC6D8" w14:textId="27718932" w:rsidR="00215E53" w:rsidRPr="00215E53" w:rsidRDefault="00215E53" w:rsidP="00215E53">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215E53">
              <w:rPr>
                <w:rFonts w:ascii="Calibri" w:eastAsia="Arial" w:hAnsi="Calibri" w:cs="Calibri"/>
                <w:sz w:val="16"/>
                <w:szCs w:val="16"/>
              </w:rPr>
              <w:t xml:space="preserve">PPE, Maintain tool sharpness, </w:t>
            </w:r>
            <w:r w:rsidRPr="00215E53">
              <w:rPr>
                <w:rFonts w:ascii="Calibri" w:eastAsia="Arial" w:hAnsi="Calibri" w:cs="Calibri"/>
                <w:sz w:val="16"/>
                <w:szCs w:val="16"/>
              </w:rPr>
              <w:lastRenderedPageBreak/>
              <w:t>monitor heat buildup</w:t>
            </w:r>
          </w:p>
        </w:tc>
      </w:tr>
      <w:tr w:rsidR="00E86D84" w:rsidRPr="003D06BA" w14:paraId="30AF17DF" w14:textId="77777777" w:rsidTr="00270640">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68274320" w14:textId="600C0237" w:rsidR="00E86D84" w:rsidRPr="007A4A43" w:rsidRDefault="00E86D84" w:rsidP="00E86D84">
            <w:pPr>
              <w:rPr>
                <w:rFonts w:ascii="Calibri" w:hAnsi="Calibri" w:cs="Calibri"/>
                <w:bCs/>
                <w:sz w:val="16"/>
                <w:szCs w:val="16"/>
              </w:rPr>
            </w:pPr>
            <w:r w:rsidRPr="007A4A43">
              <w:rPr>
                <w:rFonts w:ascii="Calibri" w:hAnsi="Calibri" w:cs="Calibri"/>
                <w:bCs/>
                <w:sz w:val="16"/>
                <w:szCs w:val="16"/>
              </w:rPr>
              <w:lastRenderedPageBreak/>
              <w:t>5.15</w:t>
            </w:r>
          </w:p>
        </w:tc>
        <w:tc>
          <w:tcPr>
            <w:tcW w:w="195" w:type="pct"/>
            <w:tcBorders>
              <w:top w:val="single" w:sz="4" w:space="0" w:color="BFBFBF" w:themeColor="background1" w:themeShade="BF"/>
              <w:bottom w:val="single" w:sz="4" w:space="0" w:color="BFBFBF" w:themeColor="background1" w:themeShade="BF"/>
            </w:tcBorders>
          </w:tcPr>
          <w:p w14:paraId="45471CE8" w14:textId="77777777" w:rsidR="00E86D84" w:rsidRPr="007A4A43"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542CDAE7" w14:textId="24EDEC0C"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Drill &amp; Tap Blind Hole in Mallet Head</w:t>
            </w:r>
          </w:p>
        </w:tc>
        <w:tc>
          <w:tcPr>
            <w:tcW w:w="714" w:type="pct"/>
            <w:tcBorders>
              <w:top w:val="single" w:sz="4" w:space="0" w:color="BFBFBF" w:themeColor="background1" w:themeShade="BF"/>
              <w:bottom w:val="single" w:sz="4" w:space="0" w:color="BFBFBF" w:themeColor="background1" w:themeShade="BF"/>
            </w:tcBorders>
          </w:tcPr>
          <w:p w14:paraId="53ADEBE0"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Accurately position and drill the hole for handle thread</w:t>
            </w:r>
          </w:p>
          <w:p w14:paraId="523EC950"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Apply layout and drilling techniques to design specs</w:t>
            </w:r>
          </w:p>
          <w:p w14:paraId="57D6BBF7" w14:textId="4DBDF334"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xml:space="preserve">• </w:t>
            </w:r>
            <w:r w:rsidRPr="00E86D84">
              <w:rPr>
                <w:rFonts w:ascii="Calibri" w:hAnsi="Calibri" w:cs="Calibri"/>
                <w:sz w:val="16"/>
                <w:szCs w:val="16"/>
                <w:lang w:val="en-US"/>
              </w:rPr>
              <w:t>Deburr using chamfer or countersink bit on drill press or milling machine</w:t>
            </w:r>
          </w:p>
        </w:tc>
        <w:tc>
          <w:tcPr>
            <w:tcW w:w="1073" w:type="pct"/>
            <w:tcBorders>
              <w:top w:val="single" w:sz="4" w:space="0" w:color="BFBFBF" w:themeColor="background1" w:themeShade="BF"/>
              <w:bottom w:val="single" w:sz="4" w:space="0" w:color="BFBFBF" w:themeColor="background1" w:themeShade="BF"/>
            </w:tcBorders>
          </w:tcPr>
          <w:p w14:paraId="1723643E"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xml:space="preserve">• Layout using scribe, square and marking blue (15min) </w:t>
            </w:r>
          </w:p>
          <w:p w14:paraId="63F5C9B8" w14:textId="43C96E2C"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Drill using milling machine (35min)</w:t>
            </w:r>
          </w:p>
        </w:tc>
        <w:tc>
          <w:tcPr>
            <w:tcW w:w="867" w:type="pct"/>
            <w:tcBorders>
              <w:top w:val="single" w:sz="4" w:space="0" w:color="BFBFBF" w:themeColor="background1" w:themeShade="BF"/>
              <w:bottom w:val="single" w:sz="4" w:space="0" w:color="BFBFBF" w:themeColor="background1" w:themeShade="BF"/>
            </w:tcBorders>
          </w:tcPr>
          <w:p w14:paraId="674893A0" w14:textId="55DB75C3"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Hole centered, correct depth and diameter; minimal burring</w:t>
            </w:r>
          </w:p>
        </w:tc>
        <w:tc>
          <w:tcPr>
            <w:tcW w:w="868" w:type="pct"/>
            <w:tcBorders>
              <w:top w:val="single" w:sz="4" w:space="0" w:color="BFBFBF" w:themeColor="background1" w:themeShade="BF"/>
              <w:bottom w:val="single" w:sz="4" w:space="0" w:color="BFBFBF" w:themeColor="background1" w:themeShade="BF"/>
            </w:tcBorders>
          </w:tcPr>
          <w:p w14:paraId="73EA9370"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eastAsia="Arial" w:hAnsi="Calibri" w:cs="Calibri"/>
                <w:sz w:val="16"/>
                <w:szCs w:val="16"/>
              </w:rPr>
              <w:t xml:space="preserve">• Worksheet </w:t>
            </w:r>
            <w:r w:rsidRPr="00E86D84">
              <w:rPr>
                <w:rFonts w:ascii="Calibri" w:hAnsi="Calibri" w:cs="Calibri"/>
                <w:sz w:val="16"/>
                <w:szCs w:val="16"/>
              </w:rPr>
              <w:t xml:space="preserve"> – Drill &amp; Tap Blind Hole</w:t>
            </w:r>
          </w:p>
          <w:p w14:paraId="66543DA9" w14:textId="5F41A1D7"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48CE62BF" w14:textId="3D964479"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PPE, Clamp workpiece securely, Check depth stop</w:t>
            </w:r>
          </w:p>
        </w:tc>
      </w:tr>
      <w:tr w:rsidR="00E86D84" w:rsidRPr="003D06BA" w14:paraId="66005F68" w14:textId="77777777" w:rsidTr="00270640">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7CCA97AA" w14:textId="11BCD5A3" w:rsidR="00E86D84" w:rsidRPr="007A4A43" w:rsidRDefault="00E86D84" w:rsidP="00E86D84">
            <w:pPr>
              <w:rPr>
                <w:rFonts w:ascii="Calibri" w:hAnsi="Calibri" w:cs="Calibri"/>
                <w:bCs/>
                <w:sz w:val="16"/>
                <w:szCs w:val="16"/>
              </w:rPr>
            </w:pPr>
            <w:r w:rsidRPr="007A4A43">
              <w:rPr>
                <w:rFonts w:ascii="Calibri" w:hAnsi="Calibri" w:cs="Calibri"/>
                <w:bCs/>
                <w:sz w:val="16"/>
                <w:szCs w:val="16"/>
              </w:rPr>
              <w:t>5.16</w:t>
            </w:r>
          </w:p>
        </w:tc>
        <w:tc>
          <w:tcPr>
            <w:tcW w:w="195" w:type="pct"/>
            <w:tcBorders>
              <w:top w:val="single" w:sz="4" w:space="0" w:color="BFBFBF" w:themeColor="background1" w:themeShade="BF"/>
              <w:bottom w:val="single" w:sz="4" w:space="0" w:color="BFBFBF" w:themeColor="background1" w:themeShade="BF"/>
            </w:tcBorders>
          </w:tcPr>
          <w:p w14:paraId="032956B0" w14:textId="77777777" w:rsidR="00E86D84" w:rsidRPr="007A4A43"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13D5AE31"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xml:space="preserve">Tap Thread to Spec </w:t>
            </w:r>
          </w:p>
          <w:p w14:paraId="078851D7"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xml:space="preserve"> </w:t>
            </w:r>
          </w:p>
          <w:p w14:paraId="63EF5036" w14:textId="13B855E3"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xml:space="preserve"> </w:t>
            </w:r>
          </w:p>
        </w:tc>
        <w:tc>
          <w:tcPr>
            <w:tcW w:w="714" w:type="pct"/>
            <w:tcBorders>
              <w:top w:val="single" w:sz="4" w:space="0" w:color="BFBFBF" w:themeColor="background1" w:themeShade="BF"/>
              <w:bottom w:val="single" w:sz="4" w:space="0" w:color="BFBFBF" w:themeColor="background1" w:themeShade="BF"/>
            </w:tcBorders>
          </w:tcPr>
          <w:p w14:paraId="693C36CC"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Use tap handle to create internal thread</w:t>
            </w:r>
          </w:p>
          <w:p w14:paraId="6EE52340" w14:textId="460F1736"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Apply correct technique and lubrication for clean cut</w:t>
            </w:r>
          </w:p>
        </w:tc>
        <w:tc>
          <w:tcPr>
            <w:tcW w:w="1073" w:type="pct"/>
            <w:tcBorders>
              <w:top w:val="single" w:sz="4" w:space="0" w:color="BFBFBF" w:themeColor="background1" w:themeShade="BF"/>
              <w:bottom w:val="single" w:sz="4" w:space="0" w:color="BFBFBF" w:themeColor="background1" w:themeShade="BF"/>
            </w:tcBorders>
          </w:tcPr>
          <w:p w14:paraId="5BF7FA50"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Demo 3-stage tap set (taper / intermediate / bottoming) (15min)</w:t>
            </w:r>
          </w:p>
          <w:p w14:paraId="678633DA" w14:textId="534AB93C"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Tap and test fit (35min)</w:t>
            </w:r>
          </w:p>
        </w:tc>
        <w:tc>
          <w:tcPr>
            <w:tcW w:w="867" w:type="pct"/>
            <w:tcBorders>
              <w:top w:val="single" w:sz="4" w:space="0" w:color="BFBFBF" w:themeColor="background1" w:themeShade="BF"/>
              <w:bottom w:val="single" w:sz="4" w:space="0" w:color="BFBFBF" w:themeColor="background1" w:themeShade="BF"/>
            </w:tcBorders>
          </w:tcPr>
          <w:p w14:paraId="228017BA" w14:textId="4974E169"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Thread fits handle; clean start and finish; threading motion consistent</w:t>
            </w:r>
          </w:p>
        </w:tc>
        <w:tc>
          <w:tcPr>
            <w:tcW w:w="868" w:type="pct"/>
            <w:tcBorders>
              <w:top w:val="single" w:sz="4" w:space="0" w:color="BFBFBF" w:themeColor="background1" w:themeShade="BF"/>
              <w:bottom w:val="single" w:sz="4" w:space="0" w:color="BFBFBF" w:themeColor="background1" w:themeShade="BF"/>
            </w:tcBorders>
          </w:tcPr>
          <w:p w14:paraId="07976A9A"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hAnsi="Calibri" w:cs="Calibri"/>
                <w:sz w:val="16"/>
                <w:szCs w:val="16"/>
              </w:rPr>
              <w:t>• PowerPoint – 5.16 Tap Thread to Specification</w:t>
            </w:r>
          </w:p>
          <w:p w14:paraId="56E15A5B"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eastAsia="Arial" w:hAnsi="Calibri" w:cs="Calibri"/>
                <w:sz w:val="16"/>
                <w:szCs w:val="16"/>
              </w:rPr>
              <w:t xml:space="preserve">• Worksheet </w:t>
            </w:r>
            <w:r w:rsidRPr="00E86D84">
              <w:rPr>
                <w:rFonts w:ascii="Calibri" w:hAnsi="Calibri" w:cs="Calibri"/>
                <w:sz w:val="16"/>
                <w:szCs w:val="16"/>
              </w:rPr>
              <w:t xml:space="preserve"> – Tapping the Handle Thread</w:t>
            </w:r>
          </w:p>
          <w:p w14:paraId="271AF2C5" w14:textId="23F84C64"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4FE02BE2" w14:textId="1DA969F7"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PPE, Reinforce reversing technique, Align tap square to surface</w:t>
            </w:r>
          </w:p>
        </w:tc>
      </w:tr>
      <w:tr w:rsidR="00E86D84" w:rsidRPr="003D06BA" w14:paraId="071DECBE" w14:textId="77777777" w:rsidTr="00270640">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754ABAB5" w14:textId="5F7DF16C" w:rsidR="00E86D84" w:rsidRPr="007A4A43" w:rsidRDefault="00E86D84" w:rsidP="00E86D84">
            <w:pPr>
              <w:rPr>
                <w:rFonts w:ascii="Calibri" w:hAnsi="Calibri" w:cs="Calibri"/>
                <w:bCs/>
                <w:sz w:val="16"/>
                <w:szCs w:val="16"/>
              </w:rPr>
            </w:pPr>
            <w:r w:rsidRPr="007A4A43">
              <w:rPr>
                <w:rFonts w:ascii="Calibri" w:hAnsi="Calibri" w:cs="Calibri"/>
                <w:bCs/>
                <w:sz w:val="16"/>
                <w:szCs w:val="16"/>
              </w:rPr>
              <w:t>5.17</w:t>
            </w:r>
          </w:p>
        </w:tc>
        <w:tc>
          <w:tcPr>
            <w:tcW w:w="195" w:type="pct"/>
            <w:tcBorders>
              <w:top w:val="single" w:sz="4" w:space="0" w:color="BFBFBF" w:themeColor="background1" w:themeShade="BF"/>
              <w:bottom w:val="single" w:sz="4" w:space="0" w:color="BFBFBF" w:themeColor="background1" w:themeShade="BF"/>
            </w:tcBorders>
          </w:tcPr>
          <w:p w14:paraId="4EE9B8B3" w14:textId="77777777" w:rsidR="00E86D84" w:rsidRPr="007A4A43"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775F8A1C" w14:textId="1049D544"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Partial Assembly &amp; QA</w:t>
            </w:r>
          </w:p>
        </w:tc>
        <w:tc>
          <w:tcPr>
            <w:tcW w:w="714" w:type="pct"/>
            <w:tcBorders>
              <w:top w:val="single" w:sz="4" w:space="0" w:color="BFBFBF" w:themeColor="background1" w:themeShade="BF"/>
              <w:bottom w:val="single" w:sz="4" w:space="0" w:color="BFBFBF" w:themeColor="background1" w:themeShade="BF"/>
            </w:tcBorders>
          </w:tcPr>
          <w:p w14:paraId="27424145" w14:textId="10E896B4"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Fit head/handle and test for clearance</w:t>
            </w:r>
          </w:p>
        </w:tc>
        <w:tc>
          <w:tcPr>
            <w:tcW w:w="1073" w:type="pct"/>
            <w:tcBorders>
              <w:top w:val="single" w:sz="4" w:space="0" w:color="BFBFBF" w:themeColor="background1" w:themeShade="BF"/>
              <w:bottom w:val="single" w:sz="4" w:space="0" w:color="BFBFBF" w:themeColor="background1" w:themeShade="BF"/>
            </w:tcBorders>
          </w:tcPr>
          <w:p w14:paraId="443ECF87"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Assemble mallet (30min)</w:t>
            </w:r>
          </w:p>
          <w:p w14:paraId="33CEB987" w14:textId="38AC3BBF"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Peer QA form on alignment (20min)</w:t>
            </w:r>
          </w:p>
        </w:tc>
        <w:tc>
          <w:tcPr>
            <w:tcW w:w="867" w:type="pct"/>
            <w:tcBorders>
              <w:top w:val="single" w:sz="4" w:space="0" w:color="BFBFBF" w:themeColor="background1" w:themeShade="BF"/>
              <w:bottom w:val="single" w:sz="4" w:space="0" w:color="BFBFBF" w:themeColor="background1" w:themeShade="BF"/>
            </w:tcBorders>
          </w:tcPr>
          <w:p w14:paraId="1CB03222" w14:textId="4939D508"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QA form complete with tolerances recorded</w:t>
            </w:r>
          </w:p>
        </w:tc>
        <w:tc>
          <w:tcPr>
            <w:tcW w:w="868" w:type="pct"/>
            <w:tcBorders>
              <w:top w:val="single" w:sz="4" w:space="0" w:color="BFBFBF" w:themeColor="background1" w:themeShade="BF"/>
              <w:bottom w:val="single" w:sz="4" w:space="0" w:color="BFBFBF" w:themeColor="background1" w:themeShade="BF"/>
            </w:tcBorders>
          </w:tcPr>
          <w:p w14:paraId="215EA26E"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eastAsia="Arial" w:hAnsi="Calibri" w:cs="Calibri"/>
                <w:sz w:val="16"/>
                <w:szCs w:val="16"/>
              </w:rPr>
              <w:t xml:space="preserve">• Worksheet </w:t>
            </w:r>
            <w:r w:rsidRPr="00E86D84">
              <w:rPr>
                <w:rFonts w:ascii="Calibri" w:hAnsi="Calibri" w:cs="Calibri"/>
                <w:sz w:val="16"/>
                <w:szCs w:val="16"/>
              </w:rPr>
              <w:t xml:space="preserve"> – Fit Review Log – Mallet Assembly QA</w:t>
            </w:r>
          </w:p>
          <w:p w14:paraId="2E7FFDC5" w14:textId="4AAE722A"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7F3749FA" w14:textId="3C56144B"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Test fit monitored for safety; uneven heads flagged</w:t>
            </w:r>
          </w:p>
        </w:tc>
      </w:tr>
      <w:tr w:rsidR="00E86D84" w:rsidRPr="003D06BA" w14:paraId="719F2E9D" w14:textId="77777777" w:rsidTr="003917CF">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30739115" w14:textId="3B39D029" w:rsidR="00E86D84" w:rsidRPr="007A4A43" w:rsidRDefault="00E86D84" w:rsidP="00E86D84">
            <w:pPr>
              <w:rPr>
                <w:rFonts w:ascii="Calibri" w:hAnsi="Calibri" w:cs="Calibri"/>
                <w:bCs/>
                <w:sz w:val="16"/>
                <w:szCs w:val="16"/>
              </w:rPr>
            </w:pPr>
            <w:r w:rsidRPr="007A4A43">
              <w:rPr>
                <w:rFonts w:ascii="Calibri" w:hAnsi="Calibri" w:cs="Calibri"/>
                <w:bCs/>
                <w:sz w:val="16"/>
                <w:szCs w:val="16"/>
              </w:rPr>
              <w:t>5.18</w:t>
            </w:r>
          </w:p>
        </w:tc>
        <w:tc>
          <w:tcPr>
            <w:tcW w:w="195" w:type="pct"/>
            <w:tcBorders>
              <w:top w:val="single" w:sz="4" w:space="0" w:color="BFBFBF" w:themeColor="background1" w:themeShade="BF"/>
              <w:bottom w:val="single" w:sz="4" w:space="0" w:color="BFBFBF" w:themeColor="background1" w:themeShade="BF"/>
            </w:tcBorders>
          </w:tcPr>
          <w:p w14:paraId="5C919996" w14:textId="77777777" w:rsidR="00E86D84" w:rsidRPr="007A4A43"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58BDE9DB" w14:textId="5FD33E4F"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Tolerance Troubleshooting Workshop</w:t>
            </w:r>
          </w:p>
        </w:tc>
        <w:tc>
          <w:tcPr>
            <w:tcW w:w="714" w:type="pct"/>
            <w:tcBorders>
              <w:top w:val="single" w:sz="4" w:space="0" w:color="BFBFBF" w:themeColor="background1" w:themeShade="BF"/>
              <w:bottom w:val="single" w:sz="4" w:space="0" w:color="BFBFBF" w:themeColor="background1" w:themeShade="BF"/>
            </w:tcBorders>
          </w:tcPr>
          <w:p w14:paraId="1139F98A"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Diagnose machining defects</w:t>
            </w:r>
          </w:p>
          <w:p w14:paraId="7B8C66D8" w14:textId="7826E79D"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Propose tolerancing fixes</w:t>
            </w:r>
          </w:p>
        </w:tc>
        <w:tc>
          <w:tcPr>
            <w:tcW w:w="1073" w:type="pct"/>
            <w:tcBorders>
              <w:top w:val="single" w:sz="4" w:space="0" w:color="BFBFBF" w:themeColor="background1" w:themeShade="BF"/>
              <w:bottom w:val="single" w:sz="4" w:space="0" w:color="BFBFBF" w:themeColor="background1" w:themeShade="BF"/>
            </w:tcBorders>
          </w:tcPr>
          <w:p w14:paraId="4B981E9D"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xml:space="preserve">• Analyse defect samples (25min) </w:t>
            </w:r>
          </w:p>
          <w:p w14:paraId="77C6E3BF" w14:textId="25DB4A8C"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Paired fault diagnosis (25min)</w:t>
            </w:r>
          </w:p>
        </w:tc>
        <w:tc>
          <w:tcPr>
            <w:tcW w:w="867" w:type="pct"/>
            <w:tcBorders>
              <w:top w:val="single" w:sz="4" w:space="0" w:color="BFBFBF" w:themeColor="background1" w:themeShade="BF"/>
              <w:bottom w:val="single" w:sz="4" w:space="0" w:color="BFBFBF" w:themeColor="background1" w:themeShade="BF"/>
            </w:tcBorders>
          </w:tcPr>
          <w:p w14:paraId="241C18EA" w14:textId="4EECD764"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Defect cause &amp; correction identified in team task</w:t>
            </w:r>
          </w:p>
        </w:tc>
        <w:tc>
          <w:tcPr>
            <w:tcW w:w="868" w:type="pct"/>
            <w:tcBorders>
              <w:top w:val="single" w:sz="4" w:space="0" w:color="BFBFBF" w:themeColor="background1" w:themeShade="BF"/>
              <w:bottom w:val="single" w:sz="4" w:space="0" w:color="BFBFBF" w:themeColor="background1" w:themeShade="BF"/>
            </w:tcBorders>
          </w:tcPr>
          <w:p w14:paraId="52A684A7"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hAnsi="Calibri" w:cs="Calibri"/>
                <w:sz w:val="16"/>
                <w:szCs w:val="16"/>
              </w:rPr>
              <w:t>• PowerPoint – 5.18 Tolerance Troubleshooting</w:t>
            </w:r>
          </w:p>
          <w:p w14:paraId="593BE0CB"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eastAsia="Arial" w:hAnsi="Calibri" w:cs="Calibri"/>
                <w:sz w:val="16"/>
                <w:szCs w:val="16"/>
              </w:rPr>
              <w:t xml:space="preserve">• Worksheet </w:t>
            </w:r>
            <w:r w:rsidRPr="00E86D84">
              <w:rPr>
                <w:rFonts w:ascii="Calibri" w:hAnsi="Calibri" w:cs="Calibri"/>
                <w:sz w:val="16"/>
                <w:szCs w:val="16"/>
              </w:rPr>
              <w:t xml:space="preserve"> – Tolerance Troubleshooting</w:t>
            </w:r>
          </w:p>
          <w:p w14:paraId="64F48CAB" w14:textId="6F0FF7E8"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14C556CA" w14:textId="4DCC3703"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All sharp edges flagged and safe</w:t>
            </w:r>
          </w:p>
        </w:tc>
      </w:tr>
      <w:tr w:rsidR="00E86D84" w:rsidRPr="003D06BA" w14:paraId="0F0F0C09" w14:textId="77777777" w:rsidTr="00E276FF">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295DE86C" w14:textId="261805B7" w:rsidR="00E86D84" w:rsidRPr="007A4A43" w:rsidRDefault="00E86D84" w:rsidP="00E86D84">
            <w:pPr>
              <w:rPr>
                <w:rFonts w:ascii="Calibri" w:hAnsi="Calibri" w:cs="Calibri"/>
                <w:bCs/>
                <w:sz w:val="16"/>
                <w:szCs w:val="16"/>
              </w:rPr>
            </w:pPr>
            <w:r w:rsidRPr="007A4A43">
              <w:rPr>
                <w:rFonts w:ascii="Calibri" w:hAnsi="Calibri" w:cs="Calibri"/>
                <w:bCs/>
                <w:sz w:val="16"/>
                <w:szCs w:val="16"/>
              </w:rPr>
              <w:t>5.19</w:t>
            </w:r>
          </w:p>
        </w:tc>
        <w:tc>
          <w:tcPr>
            <w:tcW w:w="195" w:type="pct"/>
            <w:tcBorders>
              <w:top w:val="single" w:sz="4" w:space="0" w:color="BFBFBF" w:themeColor="background1" w:themeShade="BF"/>
              <w:bottom w:val="single" w:sz="4" w:space="0" w:color="BFBFBF" w:themeColor="background1" w:themeShade="BF"/>
            </w:tcBorders>
          </w:tcPr>
          <w:p w14:paraId="12AA3A99" w14:textId="77777777" w:rsidR="00E86D84" w:rsidRPr="007A4A43"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2796BE60" w14:textId="4CF71358"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Final Assembly &amp; Fit-Check</w:t>
            </w:r>
          </w:p>
        </w:tc>
        <w:tc>
          <w:tcPr>
            <w:tcW w:w="714" w:type="pct"/>
            <w:tcBorders>
              <w:top w:val="single" w:sz="4" w:space="0" w:color="BFBFBF" w:themeColor="background1" w:themeShade="BF"/>
              <w:bottom w:val="single" w:sz="4" w:space="0" w:color="BFBFBF" w:themeColor="background1" w:themeShade="BF"/>
            </w:tcBorders>
          </w:tcPr>
          <w:p w14:paraId="58298245"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Fully assemble mallet</w:t>
            </w:r>
          </w:p>
          <w:p w14:paraId="5D122497" w14:textId="4B778175"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Inspect fit, alignment, and balance</w:t>
            </w:r>
          </w:p>
        </w:tc>
        <w:tc>
          <w:tcPr>
            <w:tcW w:w="1073" w:type="pct"/>
            <w:tcBorders>
              <w:top w:val="single" w:sz="4" w:space="0" w:color="BFBFBF" w:themeColor="background1" w:themeShade="BF"/>
              <w:bottom w:val="single" w:sz="4" w:space="0" w:color="BFBFBF" w:themeColor="background1" w:themeShade="BF"/>
            </w:tcBorders>
          </w:tcPr>
          <w:p w14:paraId="3467461F"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Assemble (30min)</w:t>
            </w:r>
          </w:p>
          <w:p w14:paraId="1C12AC25" w14:textId="78F9DF29"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Peer review using fit + function sheet (20min)</w:t>
            </w:r>
          </w:p>
        </w:tc>
        <w:tc>
          <w:tcPr>
            <w:tcW w:w="867" w:type="pct"/>
            <w:tcBorders>
              <w:top w:val="single" w:sz="4" w:space="0" w:color="BFBFBF" w:themeColor="background1" w:themeShade="BF"/>
              <w:bottom w:val="single" w:sz="4" w:space="0" w:color="BFBFBF" w:themeColor="background1" w:themeShade="BF"/>
            </w:tcBorders>
          </w:tcPr>
          <w:p w14:paraId="1362C184" w14:textId="1F58F8A0"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Correct tool use; assembly smooth and to tolerance</w:t>
            </w:r>
          </w:p>
        </w:tc>
        <w:tc>
          <w:tcPr>
            <w:tcW w:w="868" w:type="pct"/>
            <w:tcBorders>
              <w:top w:val="single" w:sz="4" w:space="0" w:color="BFBFBF" w:themeColor="background1" w:themeShade="BF"/>
              <w:bottom w:val="single" w:sz="4" w:space="0" w:color="BFBFBF" w:themeColor="background1" w:themeShade="BF"/>
            </w:tcBorders>
          </w:tcPr>
          <w:p w14:paraId="4227DC4B"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eastAsia="Arial" w:hAnsi="Calibri" w:cs="Calibri"/>
                <w:sz w:val="16"/>
                <w:szCs w:val="16"/>
              </w:rPr>
              <w:t xml:space="preserve">• Worksheet </w:t>
            </w:r>
            <w:r w:rsidRPr="00E86D84">
              <w:rPr>
                <w:rFonts w:ascii="Calibri" w:hAnsi="Calibri" w:cs="Calibri"/>
                <w:sz w:val="16"/>
                <w:szCs w:val="16"/>
              </w:rPr>
              <w:t xml:space="preserve"> – Final Assembly &amp; Fit-Check</w:t>
            </w:r>
          </w:p>
          <w:p w14:paraId="4EA68FA9" w14:textId="3346E765"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66E234C3" w14:textId="064EB30F"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PPE, Threaded parts secured before checks</w:t>
            </w:r>
          </w:p>
        </w:tc>
      </w:tr>
      <w:tr w:rsidR="00E86D84" w:rsidRPr="003D06BA" w14:paraId="7F97D58D" w14:textId="77777777" w:rsidTr="00372610">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4F4D7E06" w14:textId="525AFA15" w:rsidR="00E86D84" w:rsidRPr="007A4A43" w:rsidRDefault="00E86D84" w:rsidP="00E86D84">
            <w:pPr>
              <w:rPr>
                <w:rFonts w:ascii="Calibri" w:hAnsi="Calibri" w:cs="Calibri"/>
                <w:bCs/>
                <w:sz w:val="16"/>
                <w:szCs w:val="16"/>
              </w:rPr>
            </w:pPr>
            <w:r w:rsidRPr="007A4A43">
              <w:rPr>
                <w:rFonts w:ascii="Calibri" w:hAnsi="Calibri" w:cs="Calibri"/>
                <w:bCs/>
                <w:sz w:val="16"/>
                <w:szCs w:val="16"/>
              </w:rPr>
              <w:t>5.20</w:t>
            </w:r>
          </w:p>
        </w:tc>
        <w:tc>
          <w:tcPr>
            <w:tcW w:w="195" w:type="pct"/>
            <w:tcBorders>
              <w:top w:val="single" w:sz="4" w:space="0" w:color="BFBFBF" w:themeColor="background1" w:themeShade="BF"/>
              <w:bottom w:val="single" w:sz="4" w:space="0" w:color="BFBFBF" w:themeColor="background1" w:themeShade="BF"/>
            </w:tcBorders>
          </w:tcPr>
          <w:p w14:paraId="6AE89454" w14:textId="77777777" w:rsidR="00E86D84" w:rsidRPr="007A4A43"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778F46C9" w14:textId="43D1DB61"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Photo-Journal &amp; Lessons Learned</w:t>
            </w:r>
          </w:p>
        </w:tc>
        <w:tc>
          <w:tcPr>
            <w:tcW w:w="714" w:type="pct"/>
            <w:tcBorders>
              <w:top w:val="single" w:sz="4" w:space="0" w:color="BFBFBF" w:themeColor="background1" w:themeShade="BF"/>
              <w:bottom w:val="single" w:sz="4" w:space="0" w:color="BFBFBF" w:themeColor="background1" w:themeShade="BF"/>
            </w:tcBorders>
          </w:tcPr>
          <w:p w14:paraId="19568D5C"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Photograph final product</w:t>
            </w:r>
          </w:p>
          <w:p w14:paraId="4E9B78FE" w14:textId="2879D119"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Collation of journal reflections</w:t>
            </w:r>
          </w:p>
        </w:tc>
        <w:tc>
          <w:tcPr>
            <w:tcW w:w="1073" w:type="pct"/>
            <w:tcBorders>
              <w:top w:val="single" w:sz="4" w:space="0" w:color="BFBFBF" w:themeColor="background1" w:themeShade="BF"/>
              <w:bottom w:val="single" w:sz="4" w:space="0" w:color="BFBFBF" w:themeColor="background1" w:themeShade="BF"/>
            </w:tcBorders>
          </w:tcPr>
          <w:p w14:paraId="0B2152C6"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Photo setup + capture (20min)</w:t>
            </w:r>
          </w:p>
          <w:p w14:paraId="3D7D785F" w14:textId="187132B3"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Reflection journal (30min)</w:t>
            </w:r>
          </w:p>
        </w:tc>
        <w:tc>
          <w:tcPr>
            <w:tcW w:w="867" w:type="pct"/>
            <w:tcBorders>
              <w:top w:val="single" w:sz="4" w:space="0" w:color="BFBFBF" w:themeColor="background1" w:themeShade="BF"/>
              <w:bottom w:val="single" w:sz="4" w:space="0" w:color="BFBFBF" w:themeColor="background1" w:themeShade="BF"/>
            </w:tcBorders>
          </w:tcPr>
          <w:p w14:paraId="117FB506" w14:textId="68F321F8"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Photo attached; entry includes build strengths and future focus</w:t>
            </w:r>
          </w:p>
        </w:tc>
        <w:tc>
          <w:tcPr>
            <w:tcW w:w="868" w:type="pct"/>
            <w:tcBorders>
              <w:top w:val="single" w:sz="4" w:space="0" w:color="BFBFBF" w:themeColor="background1" w:themeShade="BF"/>
              <w:bottom w:val="single" w:sz="4" w:space="0" w:color="BFBFBF" w:themeColor="background1" w:themeShade="BF"/>
            </w:tcBorders>
          </w:tcPr>
          <w:p w14:paraId="7348465B"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eastAsia="Arial" w:hAnsi="Calibri" w:cs="Calibri"/>
                <w:sz w:val="16"/>
                <w:szCs w:val="16"/>
              </w:rPr>
              <w:t xml:space="preserve">• Worksheet </w:t>
            </w:r>
            <w:r w:rsidRPr="00E86D84">
              <w:rPr>
                <w:rFonts w:ascii="Calibri" w:hAnsi="Calibri" w:cs="Calibri"/>
                <w:sz w:val="16"/>
                <w:szCs w:val="16"/>
              </w:rPr>
              <w:t xml:space="preserve"> – Photo-Journal &amp; Reflection</w:t>
            </w:r>
          </w:p>
          <w:p w14:paraId="6B5058DB" w14:textId="526B23C6"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046DB3D0" w14:textId="0199A6B5"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Cords taped down; files saved digitally</w:t>
            </w:r>
          </w:p>
        </w:tc>
      </w:tr>
      <w:tr w:rsidR="00E86D84" w:rsidRPr="003D06BA" w14:paraId="101DF8F9" w14:textId="77777777" w:rsidTr="00B44447">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7EE87BC1" w14:textId="5BAF6EF8" w:rsidR="00E86D84" w:rsidRPr="007A4A43" w:rsidRDefault="00E86D84" w:rsidP="00E86D84">
            <w:pPr>
              <w:rPr>
                <w:rFonts w:ascii="Calibri" w:hAnsi="Calibri" w:cs="Calibri"/>
                <w:bCs/>
                <w:sz w:val="16"/>
                <w:szCs w:val="16"/>
              </w:rPr>
            </w:pPr>
            <w:r w:rsidRPr="007A4A43">
              <w:rPr>
                <w:rFonts w:ascii="Calibri" w:hAnsi="Calibri" w:cs="Calibri"/>
                <w:bCs/>
                <w:sz w:val="16"/>
                <w:szCs w:val="16"/>
              </w:rPr>
              <w:t>5.21</w:t>
            </w:r>
          </w:p>
        </w:tc>
        <w:tc>
          <w:tcPr>
            <w:tcW w:w="195" w:type="pct"/>
            <w:tcBorders>
              <w:top w:val="single" w:sz="4" w:space="0" w:color="BFBFBF" w:themeColor="background1" w:themeShade="BF"/>
              <w:bottom w:val="single" w:sz="4" w:space="0" w:color="BFBFBF" w:themeColor="background1" w:themeShade="BF"/>
            </w:tcBorders>
          </w:tcPr>
          <w:p w14:paraId="37E08CEE" w14:textId="77777777" w:rsidR="00E86D84" w:rsidRPr="007A4A43"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3C8B5D01" w14:textId="6ED9B18B"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Team Documentation</w:t>
            </w:r>
          </w:p>
        </w:tc>
        <w:tc>
          <w:tcPr>
            <w:tcW w:w="714" w:type="pct"/>
            <w:tcBorders>
              <w:top w:val="single" w:sz="4" w:space="0" w:color="BFBFBF" w:themeColor="background1" w:themeShade="BF"/>
              <w:bottom w:val="single" w:sz="4" w:space="0" w:color="BFBFBF" w:themeColor="background1" w:themeShade="BF"/>
            </w:tcBorders>
          </w:tcPr>
          <w:p w14:paraId="497BC156" w14:textId="46F95606"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xml:space="preserve">• Reflect on team decisions, outcomes, and improvements </w:t>
            </w:r>
          </w:p>
        </w:tc>
        <w:tc>
          <w:tcPr>
            <w:tcW w:w="1073" w:type="pct"/>
            <w:tcBorders>
              <w:top w:val="single" w:sz="4" w:space="0" w:color="BFBFBF" w:themeColor="background1" w:themeShade="BF"/>
              <w:bottom w:val="single" w:sz="4" w:space="0" w:color="BFBFBF" w:themeColor="background1" w:themeShade="BF"/>
            </w:tcBorders>
          </w:tcPr>
          <w:p w14:paraId="6F539411"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 xml:space="preserve">• Assessment review (20min) </w:t>
            </w:r>
          </w:p>
          <w:p w14:paraId="2BB4CF25" w14:textId="746445F6"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Plan sections (30min)</w:t>
            </w:r>
          </w:p>
        </w:tc>
        <w:tc>
          <w:tcPr>
            <w:tcW w:w="867" w:type="pct"/>
            <w:tcBorders>
              <w:top w:val="single" w:sz="4" w:space="0" w:color="BFBFBF" w:themeColor="background1" w:themeShade="BF"/>
              <w:bottom w:val="single" w:sz="4" w:space="0" w:color="BFBFBF" w:themeColor="background1" w:themeShade="BF"/>
            </w:tcBorders>
          </w:tcPr>
          <w:p w14:paraId="4512C74F"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E86D84">
              <w:rPr>
                <w:rFonts w:ascii="Calibri" w:eastAsia="Arial" w:hAnsi="Calibri" w:cs="Calibri"/>
                <w:sz w:val="16"/>
                <w:szCs w:val="16"/>
              </w:rPr>
              <w:t>Layout shows sequence, captions, visual intentions</w:t>
            </w:r>
          </w:p>
          <w:p w14:paraId="527B7C2E" w14:textId="7C74E92D"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xml:space="preserve"> </w:t>
            </w:r>
          </w:p>
        </w:tc>
        <w:tc>
          <w:tcPr>
            <w:tcW w:w="868" w:type="pct"/>
            <w:tcBorders>
              <w:top w:val="single" w:sz="4" w:space="0" w:color="BFBFBF" w:themeColor="background1" w:themeShade="BF"/>
              <w:bottom w:val="single" w:sz="4" w:space="0" w:color="BFBFBF" w:themeColor="background1" w:themeShade="BF"/>
            </w:tcBorders>
          </w:tcPr>
          <w:p w14:paraId="3FF59717"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eastAsia="Arial" w:hAnsi="Calibri" w:cs="Calibri"/>
                <w:sz w:val="16"/>
                <w:szCs w:val="16"/>
              </w:rPr>
              <w:t xml:space="preserve">• Worksheet </w:t>
            </w:r>
            <w:r w:rsidRPr="00E86D84">
              <w:rPr>
                <w:rFonts w:ascii="Calibri" w:hAnsi="Calibri" w:cs="Calibri"/>
                <w:sz w:val="16"/>
                <w:szCs w:val="16"/>
              </w:rPr>
              <w:t xml:space="preserve"> – Team Documentation</w:t>
            </w:r>
          </w:p>
          <w:p w14:paraId="4BB2137D" w14:textId="77777777" w:rsidR="00E86D84" w:rsidRPr="00E86D84" w:rsidRDefault="00E86D84" w:rsidP="00E86D84">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E86D84">
              <w:rPr>
                <w:rFonts w:ascii="Calibri" w:eastAsia="Arial" w:hAnsi="Calibri" w:cs="Calibri"/>
                <w:sz w:val="16"/>
                <w:szCs w:val="16"/>
              </w:rPr>
              <w:t xml:space="preserve">• Worksheet </w:t>
            </w:r>
            <w:r w:rsidRPr="00E86D84">
              <w:rPr>
                <w:rFonts w:ascii="Calibri" w:hAnsi="Calibri" w:cs="Calibri"/>
                <w:sz w:val="16"/>
                <w:szCs w:val="16"/>
              </w:rPr>
              <w:t xml:space="preserve"> – Team Submission Cover Sheet – Project Documentation</w:t>
            </w:r>
          </w:p>
          <w:p w14:paraId="6657E453" w14:textId="2C226E7E"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54DF2868" w14:textId="399C73E3" w:rsidR="00E86D84" w:rsidRPr="00E86D84" w:rsidRDefault="00E86D84" w:rsidP="00E86D84">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E86D84">
              <w:rPr>
                <w:rFonts w:ascii="Calibri" w:eastAsia="Arial" w:hAnsi="Calibri" w:cs="Calibri"/>
                <w:sz w:val="16"/>
                <w:szCs w:val="16"/>
              </w:rPr>
              <w:t xml:space="preserve"> N/A</w:t>
            </w:r>
          </w:p>
        </w:tc>
      </w:tr>
      <w:tr w:rsidR="00DD1D3D" w:rsidRPr="003D06BA" w14:paraId="02591F63" w14:textId="77777777" w:rsidTr="00B44447">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5176B0D7" w14:textId="15B2F710" w:rsidR="00DD1D3D" w:rsidRPr="007A4A43" w:rsidRDefault="00DD1D3D" w:rsidP="00DD1D3D">
            <w:pPr>
              <w:rPr>
                <w:rFonts w:ascii="Calibri" w:hAnsi="Calibri" w:cs="Calibri"/>
                <w:bCs/>
                <w:sz w:val="16"/>
                <w:szCs w:val="16"/>
              </w:rPr>
            </w:pPr>
            <w:r w:rsidRPr="007A4A43">
              <w:rPr>
                <w:rFonts w:ascii="Calibri" w:hAnsi="Calibri" w:cs="Calibri"/>
                <w:bCs/>
                <w:sz w:val="16"/>
                <w:szCs w:val="16"/>
              </w:rPr>
              <w:lastRenderedPageBreak/>
              <w:t>5.22</w:t>
            </w:r>
          </w:p>
        </w:tc>
        <w:tc>
          <w:tcPr>
            <w:tcW w:w="195" w:type="pct"/>
            <w:tcBorders>
              <w:top w:val="single" w:sz="4" w:space="0" w:color="BFBFBF" w:themeColor="background1" w:themeShade="BF"/>
              <w:bottom w:val="single" w:sz="4" w:space="0" w:color="BFBFBF" w:themeColor="background1" w:themeShade="BF"/>
            </w:tcBorders>
          </w:tcPr>
          <w:p w14:paraId="516B1054" w14:textId="77777777" w:rsidR="00DD1D3D" w:rsidRPr="007A4A43"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135E59C2" w14:textId="2685B4D4"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hAnsi="Calibri" w:cs="Calibri"/>
                <w:sz w:val="16"/>
                <w:szCs w:val="16"/>
              </w:rPr>
              <w:t>Individual Documentation</w:t>
            </w:r>
          </w:p>
        </w:tc>
        <w:tc>
          <w:tcPr>
            <w:tcW w:w="714" w:type="pct"/>
            <w:tcBorders>
              <w:top w:val="single" w:sz="4" w:space="0" w:color="BFBFBF" w:themeColor="background1" w:themeShade="BF"/>
              <w:bottom w:val="single" w:sz="4" w:space="0" w:color="BFBFBF" w:themeColor="background1" w:themeShade="BF"/>
            </w:tcBorders>
          </w:tcPr>
          <w:p w14:paraId="56658EE4"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DD1D3D">
              <w:rPr>
                <w:rFonts w:ascii="Calibri" w:hAnsi="Calibri" w:cs="Calibri"/>
                <w:sz w:val="16"/>
                <w:szCs w:val="16"/>
              </w:rPr>
              <w:t>• Identify individual roles and contribution toward the project</w:t>
            </w:r>
          </w:p>
          <w:p w14:paraId="25A628E4" w14:textId="1127A3F6"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hAnsi="Calibri" w:cs="Calibri"/>
                <w:sz w:val="16"/>
                <w:szCs w:val="16"/>
              </w:rPr>
              <w:t>• Map evidence to project steps</w:t>
            </w:r>
          </w:p>
        </w:tc>
        <w:tc>
          <w:tcPr>
            <w:tcW w:w="1073" w:type="pct"/>
            <w:tcBorders>
              <w:top w:val="single" w:sz="4" w:space="0" w:color="BFBFBF" w:themeColor="background1" w:themeShade="BF"/>
              <w:bottom w:val="single" w:sz="4" w:space="0" w:color="BFBFBF" w:themeColor="background1" w:themeShade="BF"/>
            </w:tcBorders>
          </w:tcPr>
          <w:p w14:paraId="31CD8694"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DD1D3D">
              <w:rPr>
                <w:rFonts w:ascii="Calibri" w:hAnsi="Calibri" w:cs="Calibri"/>
                <w:sz w:val="16"/>
                <w:szCs w:val="16"/>
                <w:lang w:val="en-US"/>
              </w:rPr>
              <w:t xml:space="preserve">• Self-review of assessment review (50miin) </w:t>
            </w:r>
          </w:p>
          <w:p w14:paraId="727B7C41" w14:textId="38C9D3C2"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867" w:type="pct"/>
            <w:tcBorders>
              <w:top w:val="single" w:sz="4" w:space="0" w:color="BFBFBF" w:themeColor="background1" w:themeShade="BF"/>
              <w:bottom w:val="single" w:sz="4" w:space="0" w:color="BFBFBF" w:themeColor="background1" w:themeShade="BF"/>
            </w:tcBorders>
          </w:tcPr>
          <w:p w14:paraId="065ACA1F" w14:textId="79ACB30E"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hAnsi="Calibri" w:cs="Calibri"/>
                <w:sz w:val="16"/>
                <w:szCs w:val="16"/>
              </w:rPr>
              <w:t>Clarify team vs. individual ownership of content</w:t>
            </w:r>
          </w:p>
        </w:tc>
        <w:tc>
          <w:tcPr>
            <w:tcW w:w="868" w:type="pct"/>
            <w:tcBorders>
              <w:top w:val="single" w:sz="4" w:space="0" w:color="BFBFBF" w:themeColor="background1" w:themeShade="BF"/>
              <w:bottom w:val="single" w:sz="4" w:space="0" w:color="BFBFBF" w:themeColor="background1" w:themeShade="BF"/>
            </w:tcBorders>
          </w:tcPr>
          <w:p w14:paraId="4340263F"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DD1D3D">
              <w:rPr>
                <w:rFonts w:ascii="Calibri" w:eastAsia="Arial" w:hAnsi="Calibri" w:cs="Calibri"/>
                <w:sz w:val="16"/>
                <w:szCs w:val="16"/>
              </w:rPr>
              <w:t xml:space="preserve">• Worksheet </w:t>
            </w:r>
            <w:r w:rsidRPr="00DD1D3D">
              <w:rPr>
                <w:rFonts w:ascii="Calibri" w:hAnsi="Calibri" w:cs="Calibri"/>
                <w:sz w:val="16"/>
                <w:szCs w:val="16"/>
              </w:rPr>
              <w:t xml:space="preserve"> – Individual Documentation</w:t>
            </w:r>
          </w:p>
          <w:p w14:paraId="6408A827" w14:textId="715E21B6"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3B27D668" w14:textId="4675548D"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N/A</w:t>
            </w:r>
          </w:p>
        </w:tc>
      </w:tr>
      <w:tr w:rsidR="00DD1D3D" w:rsidRPr="003D06BA" w14:paraId="03CA3082" w14:textId="77777777" w:rsidTr="00B44447">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3FA2BC61" w14:textId="1D7FE986" w:rsidR="00DD1D3D" w:rsidRPr="007A4A43" w:rsidRDefault="00DD1D3D" w:rsidP="00DD1D3D">
            <w:pPr>
              <w:rPr>
                <w:rFonts w:ascii="Calibri" w:hAnsi="Calibri" w:cs="Calibri"/>
                <w:bCs/>
                <w:sz w:val="16"/>
                <w:szCs w:val="16"/>
              </w:rPr>
            </w:pPr>
            <w:r w:rsidRPr="007A4A43">
              <w:rPr>
                <w:rFonts w:ascii="Calibri" w:hAnsi="Calibri" w:cs="Calibri"/>
                <w:bCs/>
                <w:sz w:val="16"/>
                <w:szCs w:val="16"/>
              </w:rPr>
              <w:t>5.23</w:t>
            </w:r>
          </w:p>
        </w:tc>
        <w:tc>
          <w:tcPr>
            <w:tcW w:w="195" w:type="pct"/>
            <w:tcBorders>
              <w:top w:val="single" w:sz="4" w:space="0" w:color="BFBFBF" w:themeColor="background1" w:themeShade="BF"/>
              <w:bottom w:val="single" w:sz="4" w:space="0" w:color="BFBFBF" w:themeColor="background1" w:themeShade="BF"/>
            </w:tcBorders>
          </w:tcPr>
          <w:p w14:paraId="6121A7CF" w14:textId="77777777" w:rsidR="00DD1D3D" w:rsidRPr="007A4A43"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632F907B" w14:textId="1DA727AE"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Folio/Video Creation I</w:t>
            </w:r>
          </w:p>
        </w:tc>
        <w:tc>
          <w:tcPr>
            <w:tcW w:w="714" w:type="pct"/>
            <w:tcBorders>
              <w:top w:val="single" w:sz="4" w:space="0" w:color="BFBFBF" w:themeColor="background1" w:themeShade="BF"/>
              <w:bottom w:val="single" w:sz="4" w:space="0" w:color="BFBFBF" w:themeColor="background1" w:themeShade="BF"/>
            </w:tcBorders>
          </w:tcPr>
          <w:p w14:paraId="32C6A82F" w14:textId="0259423C"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 xml:space="preserve">• Plan folio/video structure • Sequence layout of video/folio </w:t>
            </w:r>
          </w:p>
        </w:tc>
        <w:tc>
          <w:tcPr>
            <w:tcW w:w="1073" w:type="pct"/>
            <w:tcBorders>
              <w:top w:val="single" w:sz="4" w:space="0" w:color="BFBFBF" w:themeColor="background1" w:themeShade="BF"/>
              <w:bottom w:val="single" w:sz="4" w:space="0" w:color="BFBFBF" w:themeColor="background1" w:themeShade="BF"/>
            </w:tcBorders>
          </w:tcPr>
          <w:p w14:paraId="2607AE5D"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DD1D3D">
              <w:rPr>
                <w:rFonts w:ascii="Calibri" w:eastAsia="Arial" w:hAnsi="Calibri" w:cs="Calibri"/>
                <w:sz w:val="16"/>
                <w:szCs w:val="16"/>
              </w:rPr>
              <w:t>• Draft intro and build summary</w:t>
            </w:r>
          </w:p>
          <w:p w14:paraId="0FB8F80F"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DD1D3D">
              <w:rPr>
                <w:rFonts w:ascii="Calibri" w:eastAsia="Arial" w:hAnsi="Calibri" w:cs="Calibri"/>
                <w:sz w:val="16"/>
                <w:szCs w:val="16"/>
              </w:rPr>
              <w:t>• Insert visuals and captions</w:t>
            </w:r>
          </w:p>
          <w:p w14:paraId="0A2EE353" w14:textId="46111BDC"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 xml:space="preserve"> </w:t>
            </w:r>
          </w:p>
        </w:tc>
        <w:tc>
          <w:tcPr>
            <w:tcW w:w="867" w:type="pct"/>
            <w:tcBorders>
              <w:top w:val="single" w:sz="4" w:space="0" w:color="BFBFBF" w:themeColor="background1" w:themeShade="BF"/>
              <w:bottom w:val="single" w:sz="4" w:space="0" w:color="BFBFBF" w:themeColor="background1" w:themeShade="BF"/>
            </w:tcBorders>
          </w:tcPr>
          <w:p w14:paraId="43D3AF3C" w14:textId="10439540"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Draft has intro, timeline or process elements clear</w:t>
            </w:r>
          </w:p>
        </w:tc>
        <w:tc>
          <w:tcPr>
            <w:tcW w:w="868" w:type="pct"/>
            <w:tcBorders>
              <w:top w:val="single" w:sz="4" w:space="0" w:color="BFBFBF" w:themeColor="background1" w:themeShade="BF"/>
              <w:bottom w:val="single" w:sz="4" w:space="0" w:color="BFBFBF" w:themeColor="background1" w:themeShade="BF"/>
            </w:tcBorders>
          </w:tcPr>
          <w:p w14:paraId="15C1B695"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DD1D3D">
              <w:rPr>
                <w:rFonts w:ascii="Calibri" w:eastAsia="Arial" w:hAnsi="Calibri" w:cs="Calibri"/>
                <w:sz w:val="16"/>
                <w:szCs w:val="16"/>
              </w:rPr>
              <w:t xml:space="preserve">• Worksheet </w:t>
            </w:r>
            <w:r w:rsidRPr="00DD1D3D">
              <w:rPr>
                <w:rFonts w:ascii="Calibri" w:hAnsi="Calibri" w:cs="Calibri"/>
                <w:sz w:val="16"/>
                <w:szCs w:val="16"/>
              </w:rPr>
              <w:t xml:space="preserve"> – Folio-Video Creation</w:t>
            </w:r>
          </w:p>
          <w:p w14:paraId="2AF66099" w14:textId="0BC1680F"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48E49237" w14:textId="0DD04C4D"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N/A</w:t>
            </w:r>
          </w:p>
        </w:tc>
      </w:tr>
      <w:tr w:rsidR="00DD1D3D" w:rsidRPr="003D06BA" w14:paraId="6569FBF5" w14:textId="77777777" w:rsidTr="00B44447">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7E42C6B0" w14:textId="16967A83" w:rsidR="00DD1D3D" w:rsidRPr="007A4A43" w:rsidRDefault="00DD1D3D" w:rsidP="00DD1D3D">
            <w:pPr>
              <w:rPr>
                <w:rFonts w:ascii="Calibri" w:hAnsi="Calibri" w:cs="Calibri"/>
                <w:bCs/>
                <w:sz w:val="16"/>
                <w:szCs w:val="16"/>
              </w:rPr>
            </w:pPr>
            <w:r>
              <w:rPr>
                <w:rFonts w:ascii="Calibri" w:hAnsi="Calibri" w:cs="Calibri"/>
                <w:bCs/>
                <w:sz w:val="16"/>
                <w:szCs w:val="16"/>
              </w:rPr>
              <w:t>5.24</w:t>
            </w:r>
          </w:p>
        </w:tc>
        <w:tc>
          <w:tcPr>
            <w:tcW w:w="195" w:type="pct"/>
            <w:tcBorders>
              <w:top w:val="single" w:sz="4" w:space="0" w:color="BFBFBF" w:themeColor="background1" w:themeShade="BF"/>
              <w:bottom w:val="single" w:sz="4" w:space="0" w:color="BFBFBF" w:themeColor="background1" w:themeShade="BF"/>
            </w:tcBorders>
          </w:tcPr>
          <w:p w14:paraId="62CD5628" w14:textId="77777777" w:rsidR="00DD1D3D" w:rsidRPr="007A4A43"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7A6F1F0F" w14:textId="0B0BDE79"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Folio/Video Creation II</w:t>
            </w:r>
          </w:p>
        </w:tc>
        <w:tc>
          <w:tcPr>
            <w:tcW w:w="714" w:type="pct"/>
            <w:tcBorders>
              <w:top w:val="single" w:sz="4" w:space="0" w:color="BFBFBF" w:themeColor="background1" w:themeShade="BF"/>
              <w:bottom w:val="single" w:sz="4" w:space="0" w:color="BFBFBF" w:themeColor="background1" w:themeShade="BF"/>
            </w:tcBorders>
          </w:tcPr>
          <w:p w14:paraId="14077D2F" w14:textId="616279C8"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 Draft QA and reflection segments</w:t>
            </w:r>
          </w:p>
        </w:tc>
        <w:tc>
          <w:tcPr>
            <w:tcW w:w="1073" w:type="pct"/>
            <w:tcBorders>
              <w:top w:val="single" w:sz="4" w:space="0" w:color="BFBFBF" w:themeColor="background1" w:themeShade="BF"/>
              <w:bottom w:val="single" w:sz="4" w:space="0" w:color="BFBFBF" w:themeColor="background1" w:themeShade="BF"/>
            </w:tcBorders>
          </w:tcPr>
          <w:p w14:paraId="7E5A3BED" w14:textId="19E6E5D8"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 Continue creating project evaluation and challenges section (50min)</w:t>
            </w:r>
          </w:p>
        </w:tc>
        <w:tc>
          <w:tcPr>
            <w:tcW w:w="867" w:type="pct"/>
            <w:tcBorders>
              <w:top w:val="single" w:sz="4" w:space="0" w:color="BFBFBF" w:themeColor="background1" w:themeShade="BF"/>
              <w:bottom w:val="single" w:sz="4" w:space="0" w:color="BFBFBF" w:themeColor="background1" w:themeShade="BF"/>
            </w:tcBorders>
          </w:tcPr>
          <w:p w14:paraId="66B9FAB7" w14:textId="4A0C506E"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Includes strengths, errors, improvements with visuals</w:t>
            </w:r>
          </w:p>
        </w:tc>
        <w:tc>
          <w:tcPr>
            <w:tcW w:w="868" w:type="pct"/>
            <w:tcBorders>
              <w:top w:val="single" w:sz="4" w:space="0" w:color="BFBFBF" w:themeColor="background1" w:themeShade="BF"/>
              <w:bottom w:val="single" w:sz="4" w:space="0" w:color="BFBFBF" w:themeColor="background1" w:themeShade="BF"/>
            </w:tcBorders>
          </w:tcPr>
          <w:p w14:paraId="5576784E"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DD1D3D">
              <w:rPr>
                <w:rFonts w:ascii="Calibri" w:eastAsia="Arial" w:hAnsi="Calibri" w:cs="Calibri"/>
                <w:sz w:val="16"/>
                <w:szCs w:val="16"/>
              </w:rPr>
              <w:t xml:space="preserve">• Worksheet </w:t>
            </w:r>
            <w:r w:rsidRPr="00DD1D3D">
              <w:rPr>
                <w:rFonts w:ascii="Calibri" w:hAnsi="Calibri" w:cs="Calibri"/>
                <w:sz w:val="16"/>
                <w:szCs w:val="16"/>
              </w:rPr>
              <w:t xml:space="preserve"> – Folio-Video Creation – Evaluation &amp; Reflection</w:t>
            </w:r>
          </w:p>
          <w:p w14:paraId="07D435FF" w14:textId="77777777"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7328203F" w14:textId="3CF23B34"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N/A</w:t>
            </w:r>
          </w:p>
        </w:tc>
      </w:tr>
      <w:tr w:rsidR="00DD1D3D" w:rsidRPr="003D06BA" w14:paraId="39EF3F9F" w14:textId="77777777" w:rsidTr="00B44447">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2DF3D593" w14:textId="1B7BF62C" w:rsidR="00DD1D3D" w:rsidRPr="007A4A43" w:rsidRDefault="00DD1D3D" w:rsidP="00DD1D3D">
            <w:pPr>
              <w:rPr>
                <w:rFonts w:ascii="Calibri" w:hAnsi="Calibri" w:cs="Calibri"/>
                <w:bCs/>
                <w:sz w:val="16"/>
                <w:szCs w:val="16"/>
              </w:rPr>
            </w:pPr>
            <w:r>
              <w:rPr>
                <w:rFonts w:ascii="Calibri" w:hAnsi="Calibri" w:cs="Calibri"/>
                <w:bCs/>
                <w:sz w:val="16"/>
                <w:szCs w:val="16"/>
              </w:rPr>
              <w:t>5.25</w:t>
            </w:r>
          </w:p>
        </w:tc>
        <w:tc>
          <w:tcPr>
            <w:tcW w:w="195" w:type="pct"/>
            <w:tcBorders>
              <w:top w:val="single" w:sz="4" w:space="0" w:color="BFBFBF" w:themeColor="background1" w:themeShade="BF"/>
              <w:bottom w:val="single" w:sz="4" w:space="0" w:color="BFBFBF" w:themeColor="background1" w:themeShade="BF"/>
            </w:tcBorders>
          </w:tcPr>
          <w:p w14:paraId="7E552DA2" w14:textId="77777777" w:rsidR="00DD1D3D" w:rsidRPr="007A4A43"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24C499C3" w14:textId="33D5FED3"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Peer Review: Feedback for Revision</w:t>
            </w:r>
          </w:p>
        </w:tc>
        <w:tc>
          <w:tcPr>
            <w:tcW w:w="714" w:type="pct"/>
            <w:tcBorders>
              <w:top w:val="single" w:sz="4" w:space="0" w:color="BFBFBF" w:themeColor="background1" w:themeShade="BF"/>
              <w:bottom w:val="single" w:sz="4" w:space="0" w:color="BFBFBF" w:themeColor="background1" w:themeShade="BF"/>
            </w:tcBorders>
          </w:tcPr>
          <w:p w14:paraId="254B95B3" w14:textId="339DC2B0"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 Provide assessment-linked peer review</w:t>
            </w:r>
          </w:p>
        </w:tc>
        <w:tc>
          <w:tcPr>
            <w:tcW w:w="1073" w:type="pct"/>
            <w:tcBorders>
              <w:top w:val="single" w:sz="4" w:space="0" w:color="BFBFBF" w:themeColor="background1" w:themeShade="BF"/>
              <w:bottom w:val="single" w:sz="4" w:space="0" w:color="BFBFBF" w:themeColor="background1" w:themeShade="BF"/>
            </w:tcBorders>
          </w:tcPr>
          <w:p w14:paraId="4642B234"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DD1D3D">
              <w:rPr>
                <w:rFonts w:ascii="Calibri" w:eastAsia="Arial" w:hAnsi="Calibri" w:cs="Calibri"/>
                <w:sz w:val="16"/>
                <w:szCs w:val="16"/>
              </w:rPr>
              <w:t>• Peer swap + assessment notes (30min)</w:t>
            </w:r>
          </w:p>
          <w:p w14:paraId="5FBAAEEB" w14:textId="07BB4DAF"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 Fix-it checklist begins (20min)</w:t>
            </w:r>
          </w:p>
        </w:tc>
        <w:tc>
          <w:tcPr>
            <w:tcW w:w="867" w:type="pct"/>
            <w:tcBorders>
              <w:top w:val="single" w:sz="4" w:space="0" w:color="BFBFBF" w:themeColor="background1" w:themeShade="BF"/>
              <w:bottom w:val="single" w:sz="4" w:space="0" w:color="BFBFBF" w:themeColor="background1" w:themeShade="BF"/>
            </w:tcBorders>
          </w:tcPr>
          <w:p w14:paraId="17D564BC" w14:textId="379FEF6B"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Specific, constructive feedback recorded and considered</w:t>
            </w:r>
          </w:p>
        </w:tc>
        <w:tc>
          <w:tcPr>
            <w:tcW w:w="868" w:type="pct"/>
            <w:tcBorders>
              <w:top w:val="single" w:sz="4" w:space="0" w:color="BFBFBF" w:themeColor="background1" w:themeShade="BF"/>
              <w:bottom w:val="single" w:sz="4" w:space="0" w:color="BFBFBF" w:themeColor="background1" w:themeShade="BF"/>
            </w:tcBorders>
          </w:tcPr>
          <w:p w14:paraId="0DB0A23B"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DD1D3D">
              <w:rPr>
                <w:rFonts w:ascii="Calibri" w:eastAsia="Arial" w:hAnsi="Calibri" w:cs="Calibri"/>
                <w:sz w:val="16"/>
                <w:szCs w:val="16"/>
              </w:rPr>
              <w:t xml:space="preserve">• Worksheet </w:t>
            </w:r>
            <w:r w:rsidRPr="00DD1D3D">
              <w:rPr>
                <w:rFonts w:ascii="Calibri" w:hAnsi="Calibri" w:cs="Calibri"/>
                <w:sz w:val="16"/>
                <w:szCs w:val="16"/>
              </w:rPr>
              <w:t xml:space="preserve"> – Peer Review – Feedback for Revision</w:t>
            </w:r>
          </w:p>
          <w:p w14:paraId="70864155" w14:textId="77777777"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69854D31" w14:textId="4C4C7A6A"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N/A</w:t>
            </w:r>
          </w:p>
        </w:tc>
      </w:tr>
      <w:tr w:rsidR="00DD1D3D" w:rsidRPr="003D06BA" w14:paraId="7A8A3629" w14:textId="77777777" w:rsidTr="00B44447">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bottom w:val="single" w:sz="4" w:space="0" w:color="BFBFBF" w:themeColor="background1" w:themeShade="BF"/>
            </w:tcBorders>
          </w:tcPr>
          <w:p w14:paraId="2A68830A" w14:textId="7182820B" w:rsidR="00DD1D3D" w:rsidRPr="007A4A43" w:rsidRDefault="00DD1D3D" w:rsidP="00DD1D3D">
            <w:pPr>
              <w:rPr>
                <w:rFonts w:ascii="Calibri" w:hAnsi="Calibri" w:cs="Calibri"/>
                <w:bCs/>
                <w:sz w:val="16"/>
                <w:szCs w:val="16"/>
              </w:rPr>
            </w:pPr>
            <w:r>
              <w:rPr>
                <w:rFonts w:ascii="Calibri" w:hAnsi="Calibri" w:cs="Calibri"/>
                <w:bCs/>
                <w:sz w:val="16"/>
                <w:szCs w:val="16"/>
              </w:rPr>
              <w:t>5.26</w:t>
            </w:r>
          </w:p>
        </w:tc>
        <w:tc>
          <w:tcPr>
            <w:tcW w:w="195" w:type="pct"/>
            <w:tcBorders>
              <w:top w:val="single" w:sz="4" w:space="0" w:color="BFBFBF" w:themeColor="background1" w:themeShade="BF"/>
              <w:bottom w:val="single" w:sz="4" w:space="0" w:color="BFBFBF" w:themeColor="background1" w:themeShade="BF"/>
            </w:tcBorders>
          </w:tcPr>
          <w:p w14:paraId="0677ED07" w14:textId="77777777" w:rsidR="00DD1D3D" w:rsidRPr="007A4A43"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p>
        </w:tc>
        <w:tc>
          <w:tcPr>
            <w:tcW w:w="560" w:type="pct"/>
            <w:tcBorders>
              <w:top w:val="single" w:sz="4" w:space="0" w:color="BFBFBF" w:themeColor="background1" w:themeShade="BF"/>
              <w:bottom w:val="single" w:sz="4" w:space="0" w:color="BFBFBF" w:themeColor="background1" w:themeShade="BF"/>
            </w:tcBorders>
          </w:tcPr>
          <w:p w14:paraId="41CCE994" w14:textId="2D010B34"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Practice Submission &amp; Review Simulation</w:t>
            </w:r>
          </w:p>
        </w:tc>
        <w:tc>
          <w:tcPr>
            <w:tcW w:w="714" w:type="pct"/>
            <w:tcBorders>
              <w:top w:val="single" w:sz="4" w:space="0" w:color="BFBFBF" w:themeColor="background1" w:themeShade="BF"/>
              <w:bottom w:val="single" w:sz="4" w:space="0" w:color="BFBFBF" w:themeColor="background1" w:themeShade="BF"/>
            </w:tcBorders>
          </w:tcPr>
          <w:p w14:paraId="6D29A9E8" w14:textId="1C178370"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 Simulate formal submission and moderation</w:t>
            </w:r>
          </w:p>
        </w:tc>
        <w:tc>
          <w:tcPr>
            <w:tcW w:w="1073" w:type="pct"/>
            <w:tcBorders>
              <w:top w:val="single" w:sz="4" w:space="0" w:color="BFBFBF" w:themeColor="background1" w:themeShade="BF"/>
              <w:bottom w:val="single" w:sz="4" w:space="0" w:color="BFBFBF" w:themeColor="background1" w:themeShade="BF"/>
            </w:tcBorders>
          </w:tcPr>
          <w:p w14:paraId="4D1A2658"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16"/>
                <w:szCs w:val="16"/>
              </w:rPr>
            </w:pPr>
            <w:r w:rsidRPr="00DD1D3D">
              <w:rPr>
                <w:rFonts w:ascii="Calibri" w:eastAsia="Arial" w:hAnsi="Calibri" w:cs="Calibri"/>
                <w:sz w:val="16"/>
                <w:szCs w:val="16"/>
              </w:rPr>
              <w:t xml:space="preserve">• Folio check against assessment (30min) </w:t>
            </w:r>
          </w:p>
          <w:p w14:paraId="72680CA2" w14:textId="7F3DE2D2"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 Peer QA as "teacher" (20min)</w:t>
            </w:r>
          </w:p>
        </w:tc>
        <w:tc>
          <w:tcPr>
            <w:tcW w:w="867" w:type="pct"/>
            <w:tcBorders>
              <w:top w:val="single" w:sz="4" w:space="0" w:color="BFBFBF" w:themeColor="background1" w:themeShade="BF"/>
              <w:bottom w:val="single" w:sz="4" w:space="0" w:color="BFBFBF" w:themeColor="background1" w:themeShade="BF"/>
            </w:tcBorders>
          </w:tcPr>
          <w:p w14:paraId="1CB99DA9" w14:textId="04337EDD"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Product + evidence meets full submission expectations</w:t>
            </w:r>
          </w:p>
        </w:tc>
        <w:tc>
          <w:tcPr>
            <w:tcW w:w="868" w:type="pct"/>
            <w:tcBorders>
              <w:top w:val="single" w:sz="4" w:space="0" w:color="BFBFBF" w:themeColor="background1" w:themeShade="BF"/>
              <w:bottom w:val="single" w:sz="4" w:space="0" w:color="BFBFBF" w:themeColor="background1" w:themeShade="BF"/>
            </w:tcBorders>
          </w:tcPr>
          <w:p w14:paraId="46969F67" w14:textId="77777777" w:rsidR="00DD1D3D" w:rsidRPr="00DD1D3D" w:rsidRDefault="00DD1D3D" w:rsidP="00DD1D3D">
            <w:pPr>
              <w:spacing w:after="0"/>
              <w:cnfStyle w:val="000000000000" w:firstRow="0" w:lastRow="0" w:firstColumn="0" w:lastColumn="0" w:oddVBand="0" w:evenVBand="0" w:oddHBand="0" w:evenHBand="0" w:firstRowFirstColumn="0" w:firstRowLastColumn="0" w:lastRowFirstColumn="0" w:lastRowLastColumn="0"/>
              <w:rPr>
                <w:rFonts w:ascii="Calibri" w:hAnsi="Calibri" w:cs="Calibri"/>
                <w:sz w:val="16"/>
                <w:szCs w:val="16"/>
              </w:rPr>
            </w:pPr>
            <w:r w:rsidRPr="00DD1D3D">
              <w:rPr>
                <w:rFonts w:ascii="Calibri" w:eastAsia="Arial" w:hAnsi="Calibri" w:cs="Calibri"/>
                <w:sz w:val="16"/>
                <w:szCs w:val="16"/>
              </w:rPr>
              <w:t xml:space="preserve">• Worksheet </w:t>
            </w:r>
            <w:r w:rsidRPr="00DD1D3D">
              <w:rPr>
                <w:rFonts w:ascii="Calibri" w:hAnsi="Calibri" w:cs="Calibri"/>
                <w:sz w:val="16"/>
                <w:szCs w:val="16"/>
              </w:rPr>
              <w:t xml:space="preserve"> – Practice Submission Review</w:t>
            </w:r>
          </w:p>
          <w:p w14:paraId="17E22B26" w14:textId="77777777"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eastAsia="Arial" w:hAnsi="Calibri" w:cs="Calibri"/>
                <w:bCs/>
                <w:sz w:val="16"/>
                <w:szCs w:val="16"/>
              </w:rPr>
            </w:pPr>
          </w:p>
        </w:tc>
        <w:tc>
          <w:tcPr>
            <w:tcW w:w="460" w:type="pct"/>
            <w:tcBorders>
              <w:top w:val="single" w:sz="4" w:space="0" w:color="BFBFBF" w:themeColor="background1" w:themeShade="BF"/>
              <w:bottom w:val="single" w:sz="4" w:space="0" w:color="BFBFBF" w:themeColor="background1" w:themeShade="BF"/>
            </w:tcBorders>
          </w:tcPr>
          <w:p w14:paraId="5A9E009C" w14:textId="1B6E1853" w:rsidR="00DD1D3D" w:rsidRPr="00DD1D3D" w:rsidRDefault="00DD1D3D" w:rsidP="00DD1D3D">
            <w:pPr>
              <w:cnfStyle w:val="000000000000" w:firstRow="0" w:lastRow="0" w:firstColumn="0" w:lastColumn="0" w:oddVBand="0" w:evenVBand="0" w:oddHBand="0" w:evenHBand="0" w:firstRowFirstColumn="0" w:firstRowLastColumn="0" w:lastRowFirstColumn="0" w:lastRowLastColumn="0"/>
              <w:rPr>
                <w:rFonts w:ascii="Calibri" w:hAnsi="Calibri" w:cs="Calibri"/>
                <w:bCs/>
                <w:sz w:val="16"/>
                <w:szCs w:val="16"/>
              </w:rPr>
            </w:pPr>
            <w:r w:rsidRPr="00DD1D3D">
              <w:rPr>
                <w:rFonts w:ascii="Calibri" w:eastAsia="Arial" w:hAnsi="Calibri" w:cs="Calibri"/>
                <w:sz w:val="16"/>
                <w:szCs w:val="16"/>
              </w:rPr>
              <w:t>N/A</w:t>
            </w:r>
          </w:p>
        </w:tc>
      </w:tr>
      <w:tr w:rsidR="00DD1D3D" w:rsidRPr="003D06BA" w14:paraId="0BD3DF2C" w14:textId="77777777" w:rsidTr="00B44447">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 w:type="pct"/>
            <w:tcBorders>
              <w:top w:val="single" w:sz="4" w:space="0" w:color="BFBFBF" w:themeColor="background1" w:themeShade="BF"/>
            </w:tcBorders>
          </w:tcPr>
          <w:p w14:paraId="072753A4" w14:textId="14011054" w:rsidR="00DD1D3D" w:rsidRPr="007A4A43" w:rsidRDefault="00DD1D3D" w:rsidP="00DD1D3D">
            <w:pPr>
              <w:rPr>
                <w:rFonts w:ascii="Calibri" w:hAnsi="Calibri" w:cs="Calibri"/>
                <w:b w:val="0"/>
                <w:bCs/>
                <w:sz w:val="16"/>
                <w:szCs w:val="16"/>
              </w:rPr>
            </w:pPr>
            <w:r w:rsidRPr="007A4A43">
              <w:rPr>
                <w:rFonts w:ascii="Calibri" w:hAnsi="Calibri" w:cs="Calibri"/>
                <w:b w:val="0"/>
                <w:bCs/>
                <w:sz w:val="16"/>
                <w:szCs w:val="16"/>
              </w:rPr>
              <w:t>5.2</w:t>
            </w:r>
            <w:r>
              <w:rPr>
                <w:rFonts w:ascii="Calibri" w:hAnsi="Calibri" w:cs="Calibri"/>
                <w:b w:val="0"/>
                <w:bCs/>
                <w:sz w:val="16"/>
                <w:szCs w:val="16"/>
              </w:rPr>
              <w:t>7</w:t>
            </w:r>
          </w:p>
        </w:tc>
        <w:tc>
          <w:tcPr>
            <w:tcW w:w="195" w:type="pct"/>
            <w:tcBorders>
              <w:top w:val="single" w:sz="4" w:space="0" w:color="BFBFBF" w:themeColor="background1" w:themeShade="BF"/>
            </w:tcBorders>
          </w:tcPr>
          <w:p w14:paraId="0AC065AA" w14:textId="77777777" w:rsidR="00DD1D3D" w:rsidRPr="007A4A43" w:rsidRDefault="00DD1D3D" w:rsidP="00DD1D3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p>
        </w:tc>
        <w:tc>
          <w:tcPr>
            <w:tcW w:w="560" w:type="pct"/>
            <w:tcBorders>
              <w:top w:val="single" w:sz="4" w:space="0" w:color="BFBFBF" w:themeColor="background1" w:themeShade="BF"/>
            </w:tcBorders>
          </w:tcPr>
          <w:p w14:paraId="1208EF3F" w14:textId="67CF7F17" w:rsidR="00DD1D3D" w:rsidRPr="00DD1D3D" w:rsidRDefault="00DD1D3D" w:rsidP="00DD1D3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DD1D3D">
              <w:rPr>
                <w:rFonts w:ascii="Calibri" w:eastAsia="Arial" w:hAnsi="Calibri" w:cs="Calibri"/>
                <w:b w:val="0"/>
                <w:bCs/>
                <w:sz w:val="16"/>
                <w:szCs w:val="16"/>
              </w:rPr>
              <w:t>Final Edits + Teacher Conference</w:t>
            </w:r>
          </w:p>
        </w:tc>
        <w:tc>
          <w:tcPr>
            <w:tcW w:w="714" w:type="pct"/>
            <w:tcBorders>
              <w:top w:val="single" w:sz="4" w:space="0" w:color="BFBFBF" w:themeColor="background1" w:themeShade="BF"/>
            </w:tcBorders>
          </w:tcPr>
          <w:p w14:paraId="508250FD" w14:textId="77777777" w:rsidR="00DD1D3D" w:rsidRPr="00DD1D3D" w:rsidRDefault="00DD1D3D" w:rsidP="00DD1D3D">
            <w:pPr>
              <w:spacing w:after="0"/>
              <w:cnfStyle w:val="010000000000" w:firstRow="0" w:lastRow="1" w:firstColumn="0" w:lastColumn="0" w:oddVBand="0" w:evenVBand="0" w:oddHBand="0" w:evenHBand="0" w:firstRowFirstColumn="0" w:firstRowLastColumn="0" w:lastRowFirstColumn="0" w:lastRowLastColumn="0"/>
              <w:rPr>
                <w:rFonts w:ascii="Calibri" w:eastAsia="Arial" w:hAnsi="Calibri" w:cs="Calibri"/>
                <w:b w:val="0"/>
                <w:bCs/>
                <w:sz w:val="16"/>
                <w:szCs w:val="16"/>
              </w:rPr>
            </w:pPr>
            <w:r w:rsidRPr="00DD1D3D">
              <w:rPr>
                <w:rFonts w:ascii="Calibri" w:eastAsia="Arial" w:hAnsi="Calibri" w:cs="Calibri"/>
                <w:b w:val="0"/>
                <w:bCs/>
                <w:sz w:val="16"/>
                <w:szCs w:val="16"/>
              </w:rPr>
              <w:t>• Finalise folio or video for submission</w:t>
            </w:r>
          </w:p>
          <w:p w14:paraId="7BCEF81C" w14:textId="3269DA0B" w:rsidR="00DD1D3D" w:rsidRPr="00DD1D3D" w:rsidRDefault="00DD1D3D" w:rsidP="00DD1D3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DD1D3D">
              <w:rPr>
                <w:rFonts w:ascii="Calibri" w:eastAsia="Arial" w:hAnsi="Calibri" w:cs="Calibri"/>
                <w:b w:val="0"/>
                <w:bCs/>
                <w:sz w:val="16"/>
                <w:szCs w:val="16"/>
              </w:rPr>
              <w:t>• Seek and apply teacher feedback</w:t>
            </w:r>
          </w:p>
        </w:tc>
        <w:tc>
          <w:tcPr>
            <w:tcW w:w="1073" w:type="pct"/>
            <w:tcBorders>
              <w:top w:val="single" w:sz="4" w:space="0" w:color="BFBFBF" w:themeColor="background1" w:themeShade="BF"/>
            </w:tcBorders>
          </w:tcPr>
          <w:p w14:paraId="779B4D70" w14:textId="77777777" w:rsidR="00DD1D3D" w:rsidRPr="00DD1D3D" w:rsidRDefault="00DD1D3D" w:rsidP="00DD1D3D">
            <w:pPr>
              <w:spacing w:after="0"/>
              <w:cnfStyle w:val="010000000000" w:firstRow="0" w:lastRow="1" w:firstColumn="0" w:lastColumn="0" w:oddVBand="0" w:evenVBand="0" w:oddHBand="0" w:evenHBand="0" w:firstRowFirstColumn="0" w:firstRowLastColumn="0" w:lastRowFirstColumn="0" w:lastRowLastColumn="0"/>
              <w:rPr>
                <w:rFonts w:ascii="Calibri" w:eastAsia="Arial" w:hAnsi="Calibri" w:cs="Calibri"/>
                <w:b w:val="0"/>
                <w:bCs/>
                <w:sz w:val="16"/>
                <w:szCs w:val="16"/>
              </w:rPr>
            </w:pPr>
            <w:r w:rsidRPr="00DD1D3D">
              <w:rPr>
                <w:rFonts w:ascii="Calibri" w:eastAsia="Arial" w:hAnsi="Calibri" w:cs="Calibri"/>
                <w:b w:val="0"/>
                <w:bCs/>
                <w:sz w:val="16"/>
                <w:szCs w:val="16"/>
              </w:rPr>
              <w:t>• Individual teacher check-ins (10-15mins each)</w:t>
            </w:r>
          </w:p>
          <w:p w14:paraId="4E113B2A" w14:textId="1BF6AF63" w:rsidR="00DD1D3D" w:rsidRPr="00DD1D3D" w:rsidRDefault="00DD1D3D" w:rsidP="00DD1D3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DD1D3D">
              <w:rPr>
                <w:rFonts w:ascii="Calibri" w:eastAsia="Arial" w:hAnsi="Calibri" w:cs="Calibri"/>
                <w:b w:val="0"/>
                <w:bCs/>
                <w:sz w:val="16"/>
                <w:szCs w:val="16"/>
              </w:rPr>
              <w:t>• Students edit folio/video independently (35-40min)</w:t>
            </w:r>
          </w:p>
        </w:tc>
        <w:tc>
          <w:tcPr>
            <w:tcW w:w="867" w:type="pct"/>
            <w:tcBorders>
              <w:top w:val="single" w:sz="4" w:space="0" w:color="BFBFBF" w:themeColor="background1" w:themeShade="BF"/>
            </w:tcBorders>
          </w:tcPr>
          <w:p w14:paraId="061790CE" w14:textId="2EE3F1E6" w:rsidR="00DD1D3D" w:rsidRPr="00DD1D3D" w:rsidRDefault="00DD1D3D" w:rsidP="00DD1D3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DD1D3D">
              <w:rPr>
                <w:rFonts w:ascii="Calibri" w:eastAsia="Arial" w:hAnsi="Calibri" w:cs="Calibri"/>
                <w:b w:val="0"/>
                <w:bCs/>
                <w:sz w:val="16"/>
                <w:szCs w:val="16"/>
              </w:rPr>
              <w:t>All required sections complete; teacher feedback applied; submission-ready</w:t>
            </w:r>
          </w:p>
        </w:tc>
        <w:tc>
          <w:tcPr>
            <w:tcW w:w="868" w:type="pct"/>
            <w:tcBorders>
              <w:top w:val="single" w:sz="4" w:space="0" w:color="BFBFBF" w:themeColor="background1" w:themeShade="BF"/>
            </w:tcBorders>
          </w:tcPr>
          <w:p w14:paraId="661B89B2" w14:textId="77777777" w:rsidR="00DD1D3D" w:rsidRPr="00DD1D3D" w:rsidRDefault="00DD1D3D" w:rsidP="00DD1D3D">
            <w:pPr>
              <w:spacing w:after="0"/>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DD1D3D">
              <w:rPr>
                <w:rFonts w:ascii="Calibri" w:eastAsia="Arial" w:hAnsi="Calibri" w:cs="Calibri"/>
                <w:b w:val="0"/>
                <w:bCs/>
                <w:sz w:val="16"/>
                <w:szCs w:val="16"/>
              </w:rPr>
              <w:t xml:space="preserve">• Worksheet </w:t>
            </w:r>
            <w:r w:rsidRPr="00DD1D3D">
              <w:rPr>
                <w:rFonts w:ascii="Calibri" w:hAnsi="Calibri" w:cs="Calibri"/>
                <w:b w:val="0"/>
                <w:bCs/>
                <w:sz w:val="16"/>
                <w:szCs w:val="16"/>
              </w:rPr>
              <w:t xml:space="preserve"> – Final Submission</w:t>
            </w:r>
          </w:p>
          <w:p w14:paraId="497E5731" w14:textId="77777777" w:rsidR="00DD1D3D" w:rsidRPr="00DD1D3D" w:rsidRDefault="00DD1D3D" w:rsidP="00DD1D3D">
            <w:pPr>
              <w:spacing w:after="0"/>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DD1D3D">
              <w:rPr>
                <w:rFonts w:ascii="Calibri" w:eastAsia="Arial" w:hAnsi="Calibri" w:cs="Calibri"/>
                <w:b w:val="0"/>
                <w:bCs/>
                <w:sz w:val="16"/>
                <w:szCs w:val="16"/>
              </w:rPr>
              <w:t xml:space="preserve">• Worksheet </w:t>
            </w:r>
            <w:r w:rsidRPr="00DD1D3D">
              <w:rPr>
                <w:rFonts w:ascii="Calibri" w:hAnsi="Calibri" w:cs="Calibri"/>
                <w:b w:val="0"/>
                <w:bCs/>
                <w:sz w:val="16"/>
                <w:szCs w:val="16"/>
              </w:rPr>
              <w:t xml:space="preserve"> – Submission Cover Letter – Meat Mallet</w:t>
            </w:r>
          </w:p>
          <w:p w14:paraId="0EE3D15D" w14:textId="77777777" w:rsidR="00DD1D3D" w:rsidRPr="00DD1D3D" w:rsidRDefault="00DD1D3D" w:rsidP="00DD1D3D">
            <w:pPr>
              <w:spacing w:after="0"/>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p>
          <w:p w14:paraId="511ADA72" w14:textId="79C3C2F7" w:rsidR="00DD1D3D" w:rsidRPr="00DD1D3D" w:rsidRDefault="00DD1D3D" w:rsidP="00DD1D3D">
            <w:pPr>
              <w:cnfStyle w:val="010000000000" w:firstRow="0" w:lastRow="1" w:firstColumn="0" w:lastColumn="0" w:oddVBand="0" w:evenVBand="0" w:oddHBand="0" w:evenHBand="0" w:firstRowFirstColumn="0" w:firstRowLastColumn="0" w:lastRowFirstColumn="0" w:lastRowLastColumn="0"/>
              <w:rPr>
                <w:rFonts w:ascii="Calibri" w:eastAsia="Arial" w:hAnsi="Calibri" w:cs="Calibri"/>
                <w:b w:val="0"/>
                <w:bCs/>
                <w:sz w:val="16"/>
                <w:szCs w:val="16"/>
              </w:rPr>
            </w:pPr>
          </w:p>
        </w:tc>
        <w:tc>
          <w:tcPr>
            <w:tcW w:w="460" w:type="pct"/>
            <w:tcBorders>
              <w:top w:val="single" w:sz="4" w:space="0" w:color="BFBFBF" w:themeColor="background1" w:themeShade="BF"/>
            </w:tcBorders>
          </w:tcPr>
          <w:p w14:paraId="0E3B1651" w14:textId="3A755CC0" w:rsidR="00DD1D3D" w:rsidRPr="00DD1D3D" w:rsidRDefault="00DD1D3D" w:rsidP="00DD1D3D">
            <w:pPr>
              <w:cnfStyle w:val="010000000000" w:firstRow="0" w:lastRow="1" w:firstColumn="0" w:lastColumn="0" w:oddVBand="0" w:evenVBand="0" w:oddHBand="0" w:evenHBand="0" w:firstRowFirstColumn="0" w:firstRowLastColumn="0" w:lastRowFirstColumn="0" w:lastRowLastColumn="0"/>
              <w:rPr>
                <w:rFonts w:ascii="Calibri" w:hAnsi="Calibri" w:cs="Calibri"/>
                <w:b w:val="0"/>
                <w:bCs/>
                <w:sz w:val="16"/>
                <w:szCs w:val="16"/>
              </w:rPr>
            </w:pPr>
            <w:r w:rsidRPr="00DD1D3D">
              <w:rPr>
                <w:rFonts w:ascii="Calibri" w:eastAsia="Arial" w:hAnsi="Calibri" w:cs="Calibri"/>
                <w:b w:val="0"/>
                <w:bCs/>
                <w:sz w:val="16"/>
                <w:szCs w:val="16"/>
              </w:rPr>
              <w:t>N/A</w:t>
            </w:r>
          </w:p>
        </w:tc>
      </w:tr>
    </w:tbl>
    <w:p w14:paraId="40DD77B2" w14:textId="77777777" w:rsidR="00CD66D7" w:rsidRDefault="00CD66D7" w:rsidP="00EA3B54"/>
    <w:sectPr w:rsidR="00CD66D7" w:rsidSect="00D80B58">
      <w:footerReference w:type="default" r:id="rId17"/>
      <w:headerReference w:type="first" r:id="rId18"/>
      <w:footerReference w:type="first" r:id="rId19"/>
      <w:pgSz w:w="16838" w:h="11906" w:orient="landscape"/>
      <w:pgMar w:top="1776" w:right="1245" w:bottom="1021" w:left="1418" w:header="709" w:footer="567" w:gutter="0"/>
      <w:pgNumType w:start="5"/>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6D0777" w14:textId="77777777" w:rsidR="00631BF8" w:rsidRDefault="00631BF8" w:rsidP="009D7CFA">
      <w:pPr>
        <w:spacing w:before="0" w:after="0" w:line="240" w:lineRule="auto"/>
      </w:pPr>
      <w:r>
        <w:separator/>
      </w:r>
    </w:p>
  </w:endnote>
  <w:endnote w:type="continuationSeparator" w:id="0">
    <w:p w14:paraId="1A761BE7" w14:textId="77777777" w:rsidR="00631BF8" w:rsidRDefault="00631BF8" w:rsidP="009D7CF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ple Color Emoji">
    <w:altName w:val="Calibri"/>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7A2EE" w14:textId="5F907F52" w:rsidR="000767E2" w:rsidRPr="000767E2" w:rsidRDefault="006D66F1" w:rsidP="008A6A40">
    <w:pPr>
      <w:pStyle w:val="Footer"/>
      <w:tabs>
        <w:tab w:val="clear" w:pos="4513"/>
        <w:tab w:val="clear" w:pos="9026"/>
        <w:tab w:val="right" w:pos="10204"/>
      </w:tabs>
      <w:rPr>
        <w:lang w:val="en-US"/>
      </w:rPr>
    </w:pPr>
    <w:r w:rsidRPr="006D66F1">
      <w:rPr>
        <w:b/>
        <w:bCs/>
        <w:color w:val="1A0083" w:themeColor="accent1"/>
        <w:lang w:val="en-US"/>
      </w:rPr>
      <w:t>Manufacturing Skills Queensland</w:t>
    </w:r>
    <w:r w:rsidR="000767E2" w:rsidRPr="006D66F1">
      <w:rPr>
        <w:color w:val="1A0083" w:themeColor="accent1"/>
        <w:lang w:val="en-US"/>
      </w:rPr>
      <w:t xml:space="preserve">  </w:t>
    </w:r>
    <w:r w:rsidR="000767E2">
      <w:rPr>
        <w:lang w:val="en-US"/>
      </w:rPr>
      <w:t>|</w:t>
    </w:r>
    <w:r>
      <w:rPr>
        <w:lang w:val="en-US"/>
      </w:rPr>
      <w:t xml:space="preserve">  </w:t>
    </w:r>
    <w:r w:rsidR="009F559A" w:rsidRPr="009F559A">
      <w:rPr>
        <w:lang w:val="en-US"/>
      </w:rPr>
      <w:t>Module Plan for Unit A – Fitting &amp; Machining</w:t>
    </w:r>
    <w:r w:rsidR="000767E2">
      <w:rPr>
        <w:lang w:val="en-US"/>
      </w:rPr>
      <w:tab/>
    </w:r>
    <w:r w:rsidR="000767E2" w:rsidRPr="00DD2240">
      <w:rPr>
        <w:b/>
        <w:bCs/>
        <w:color w:val="1A0083" w:themeColor="accent1"/>
        <w:lang w:val="en-US"/>
      </w:rPr>
      <w:fldChar w:fldCharType="begin"/>
    </w:r>
    <w:r w:rsidR="000767E2" w:rsidRPr="00DD2240">
      <w:rPr>
        <w:b/>
        <w:bCs/>
        <w:color w:val="1A0083" w:themeColor="accent1"/>
        <w:lang w:val="en-US"/>
      </w:rPr>
      <w:instrText xml:space="preserve"> PAGE   \* MERGEFORMAT </w:instrText>
    </w:r>
    <w:r w:rsidR="000767E2" w:rsidRPr="00DD2240">
      <w:rPr>
        <w:b/>
        <w:bCs/>
        <w:color w:val="1A0083" w:themeColor="accent1"/>
        <w:lang w:val="en-US"/>
      </w:rPr>
      <w:fldChar w:fldCharType="separate"/>
    </w:r>
    <w:r w:rsidR="000767E2" w:rsidRPr="00DD2240">
      <w:rPr>
        <w:b/>
        <w:bCs/>
        <w:noProof/>
        <w:color w:val="1A0083" w:themeColor="accent1"/>
        <w:lang w:val="en-US"/>
      </w:rPr>
      <w:t>1</w:t>
    </w:r>
    <w:r w:rsidR="000767E2" w:rsidRPr="00DD2240">
      <w:rPr>
        <w:b/>
        <w:bCs/>
        <w:noProof/>
        <w:color w:val="1A0083" w:themeColor="accent1"/>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7D57A" w14:textId="74A13AB3" w:rsidR="00D80B58" w:rsidRPr="000767E2" w:rsidRDefault="00D80B58" w:rsidP="008A6A40">
    <w:pPr>
      <w:pStyle w:val="Footer"/>
      <w:tabs>
        <w:tab w:val="clear" w:pos="4513"/>
        <w:tab w:val="clear" w:pos="9026"/>
        <w:tab w:val="right" w:pos="10204"/>
      </w:tabs>
      <w:rPr>
        <w:lang w:val="en-US"/>
      </w:rPr>
    </w:pPr>
    <w:r w:rsidRPr="006D66F1">
      <w:rPr>
        <w:b/>
        <w:bCs/>
        <w:color w:val="1A0083" w:themeColor="accent1"/>
        <w:lang w:val="en-US"/>
      </w:rPr>
      <w:t>Manufacturing Skills Queensland</w:t>
    </w:r>
    <w:r w:rsidRPr="006D66F1">
      <w:rPr>
        <w:color w:val="1A0083" w:themeColor="accent1"/>
        <w:lang w:val="en-US"/>
      </w:rPr>
      <w:t xml:space="preserve">  </w:t>
    </w:r>
    <w:r>
      <w:rPr>
        <w:lang w:val="en-US"/>
      </w:rPr>
      <w:t xml:space="preserve">|  </w:t>
    </w:r>
    <w:r w:rsidRPr="009F559A">
      <w:rPr>
        <w:lang w:val="en-US"/>
      </w:rPr>
      <w:t>Module Plan for Unit A – Fitting &amp; Machining</w:t>
    </w:r>
    <w:r>
      <w:rPr>
        <w:lang w:val="en-US"/>
      </w:rPr>
      <w:tab/>
    </w:r>
    <w:r>
      <w:rPr>
        <w:lang w:val="en-US"/>
      </w:rPr>
      <w:tab/>
    </w:r>
    <w:r>
      <w:rPr>
        <w:lang w:val="en-US"/>
      </w:rPr>
      <w:tab/>
    </w:r>
    <w:r>
      <w:rPr>
        <w:lang w:val="en-US"/>
      </w:rPr>
      <w:tab/>
    </w:r>
    <w:r>
      <w:rPr>
        <w:lang w:val="en-US"/>
      </w:rPr>
      <w:tab/>
    </w:r>
    <w:r>
      <w:rPr>
        <w:lang w:val="en-US"/>
      </w:rPr>
      <w:tab/>
    </w:r>
    <w:r w:rsidRPr="00DD2240">
      <w:rPr>
        <w:b/>
        <w:bCs/>
        <w:color w:val="1A0083" w:themeColor="accent1"/>
        <w:lang w:val="en-US"/>
      </w:rPr>
      <w:fldChar w:fldCharType="begin"/>
    </w:r>
    <w:r w:rsidRPr="00DD2240">
      <w:rPr>
        <w:b/>
        <w:bCs/>
        <w:color w:val="1A0083" w:themeColor="accent1"/>
        <w:lang w:val="en-US"/>
      </w:rPr>
      <w:instrText xml:space="preserve"> PAGE   \* MERGEFORMAT </w:instrText>
    </w:r>
    <w:r w:rsidRPr="00DD2240">
      <w:rPr>
        <w:b/>
        <w:bCs/>
        <w:color w:val="1A0083" w:themeColor="accent1"/>
        <w:lang w:val="en-US"/>
      </w:rPr>
      <w:fldChar w:fldCharType="separate"/>
    </w:r>
    <w:r w:rsidRPr="00DD2240">
      <w:rPr>
        <w:b/>
        <w:bCs/>
        <w:noProof/>
        <w:color w:val="1A0083" w:themeColor="accent1"/>
        <w:lang w:val="en-US"/>
      </w:rPr>
      <w:t>1</w:t>
    </w:r>
    <w:r w:rsidRPr="00DD2240">
      <w:rPr>
        <w:b/>
        <w:bCs/>
        <w:noProof/>
        <w:color w:val="1A0083" w:themeColor="accent1"/>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2BF83" w14:textId="5035EA9E" w:rsidR="00683C56" w:rsidRPr="000767E2" w:rsidRDefault="00683C56" w:rsidP="00683C56">
    <w:pPr>
      <w:pStyle w:val="Footer"/>
      <w:tabs>
        <w:tab w:val="clear" w:pos="4513"/>
        <w:tab w:val="clear" w:pos="9026"/>
        <w:tab w:val="right" w:pos="10204"/>
      </w:tabs>
      <w:rPr>
        <w:lang w:val="en-US"/>
      </w:rPr>
    </w:pPr>
    <w:r w:rsidRPr="006D66F1">
      <w:rPr>
        <w:b/>
        <w:bCs/>
        <w:color w:val="1A0083" w:themeColor="accent1"/>
        <w:lang w:val="en-US"/>
      </w:rPr>
      <w:t>Manufacturing Skills Queensland</w:t>
    </w:r>
    <w:r w:rsidRPr="006D66F1">
      <w:rPr>
        <w:color w:val="1A0083" w:themeColor="accent1"/>
        <w:lang w:val="en-US"/>
      </w:rPr>
      <w:t xml:space="preserve">  </w:t>
    </w:r>
    <w:r>
      <w:rPr>
        <w:lang w:val="en-US"/>
      </w:rPr>
      <w:t xml:space="preserve">|  </w:t>
    </w:r>
    <w:r w:rsidR="009F559A" w:rsidRPr="009F559A">
      <w:rPr>
        <w:lang w:val="en-US"/>
      </w:rPr>
      <w:t>Module Plan for Unit A – Fitting &amp; Machining</w:t>
    </w:r>
    <w:r>
      <w:rPr>
        <w:lang w:val="en-US"/>
      </w:rPr>
      <w:tab/>
    </w:r>
    <w:r>
      <w:rPr>
        <w:lang w:val="en-US"/>
      </w:rPr>
      <w:tab/>
    </w:r>
    <w:r>
      <w:rPr>
        <w:lang w:val="en-US"/>
      </w:rPr>
      <w:tab/>
    </w:r>
    <w:r>
      <w:rPr>
        <w:lang w:val="en-US"/>
      </w:rPr>
      <w:tab/>
    </w:r>
    <w:r>
      <w:rPr>
        <w:lang w:val="en-US"/>
      </w:rPr>
      <w:tab/>
    </w:r>
    <w:r>
      <w:rPr>
        <w:lang w:val="en-US"/>
      </w:rPr>
      <w:tab/>
    </w:r>
    <w:r w:rsidRPr="00DD2240">
      <w:rPr>
        <w:b/>
        <w:bCs/>
        <w:color w:val="1A0083" w:themeColor="accent1"/>
        <w:lang w:val="en-US"/>
      </w:rPr>
      <w:fldChar w:fldCharType="begin"/>
    </w:r>
    <w:r w:rsidRPr="00DD2240">
      <w:rPr>
        <w:b/>
        <w:bCs/>
        <w:color w:val="1A0083" w:themeColor="accent1"/>
        <w:lang w:val="en-US"/>
      </w:rPr>
      <w:instrText xml:space="preserve"> PAGE   \* MERGEFORMAT </w:instrText>
    </w:r>
    <w:r w:rsidRPr="00DD2240">
      <w:rPr>
        <w:b/>
        <w:bCs/>
        <w:color w:val="1A0083" w:themeColor="accent1"/>
        <w:lang w:val="en-US"/>
      </w:rPr>
      <w:fldChar w:fldCharType="separate"/>
    </w:r>
    <w:r>
      <w:rPr>
        <w:b/>
        <w:bCs/>
        <w:color w:val="1A0083" w:themeColor="accent1"/>
        <w:lang w:val="en-US"/>
      </w:rPr>
      <w:t>8</w:t>
    </w:r>
    <w:r w:rsidRPr="00DD2240">
      <w:rPr>
        <w:b/>
        <w:bCs/>
        <w:noProof/>
        <w:color w:val="1A0083" w:themeColor="accent1"/>
        <w:lang w:val="en-US"/>
      </w:rPr>
      <w:fldChar w:fldCharType="end"/>
    </w:r>
  </w:p>
  <w:p w14:paraId="0AFFA07F" w14:textId="77777777" w:rsidR="00683C56" w:rsidRDefault="00683C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44CB60" w14:textId="77777777" w:rsidR="00631BF8" w:rsidRPr="00871BCE" w:rsidRDefault="00631BF8" w:rsidP="009D7CFA">
      <w:pPr>
        <w:spacing w:before="0" w:after="0" w:line="240" w:lineRule="auto"/>
        <w:rPr>
          <w:lang w:val="en-US"/>
        </w:rPr>
      </w:pPr>
    </w:p>
  </w:footnote>
  <w:footnote w:type="continuationSeparator" w:id="0">
    <w:p w14:paraId="35957BA3" w14:textId="77777777" w:rsidR="00631BF8" w:rsidRDefault="00631BF8" w:rsidP="009D7CF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CBD9E" w14:textId="77777777" w:rsidR="006D66F1" w:rsidRDefault="006653DE">
    <w:pPr>
      <w:pStyle w:val="Header"/>
    </w:pPr>
    <w:r>
      <w:rPr>
        <w:noProof/>
      </w:rPr>
      <mc:AlternateContent>
        <mc:Choice Requires="wps">
          <w:drawing>
            <wp:anchor distT="0" distB="0" distL="114300" distR="114300" simplePos="0" relativeHeight="251658240" behindDoc="1" locked="0" layoutInCell="1" allowOverlap="1" wp14:anchorId="40B9F17A" wp14:editId="38719B87">
              <wp:simplePos x="0" y="0"/>
              <wp:positionH relativeFrom="column">
                <wp:posOffset>0</wp:posOffset>
              </wp:positionH>
              <wp:positionV relativeFrom="page">
                <wp:posOffset>449580</wp:posOffset>
              </wp:positionV>
              <wp:extent cx="381600" cy="381600"/>
              <wp:effectExtent l="0" t="0" r="0" b="0"/>
              <wp:wrapNone/>
              <wp:docPr id="211821500" name="Graphic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81600" cy="381600"/>
                      </a:xfrm>
                      <a:custGeom>
                        <a:avLst/>
                        <a:gdLst>
                          <a:gd name="connsiteX0" fmla="*/ 969455 w 1951958"/>
                          <a:gd name="connsiteY0" fmla="*/ 1474089 h 1951958"/>
                          <a:gd name="connsiteX1" fmla="*/ 477679 w 1951958"/>
                          <a:gd name="connsiteY1" fmla="*/ 975932 h 1951958"/>
                          <a:gd name="connsiteX2" fmla="*/ 976027 w 1951958"/>
                          <a:gd name="connsiteY2" fmla="*/ 477584 h 1951958"/>
                          <a:gd name="connsiteX3" fmla="*/ 1474280 w 1951958"/>
                          <a:gd name="connsiteY3" fmla="*/ 975932 h 1951958"/>
                          <a:gd name="connsiteX4" fmla="*/ 1424273 w 1951958"/>
                          <a:gd name="connsiteY4" fmla="*/ 1193673 h 1951958"/>
                          <a:gd name="connsiteX5" fmla="*/ 1771745 w 1951958"/>
                          <a:gd name="connsiteY5" fmla="*/ 1541145 h 1951958"/>
                          <a:gd name="connsiteX6" fmla="*/ 1951958 w 1951958"/>
                          <a:gd name="connsiteY6" fmla="*/ 975932 h 1951958"/>
                          <a:gd name="connsiteX7" fmla="*/ 976027 w 1951958"/>
                          <a:gd name="connsiteY7" fmla="*/ 0 h 1951958"/>
                          <a:gd name="connsiteX8" fmla="*/ 0 w 1951958"/>
                          <a:gd name="connsiteY8" fmla="*/ 976027 h 1951958"/>
                          <a:gd name="connsiteX9" fmla="*/ 969455 w 1951958"/>
                          <a:gd name="connsiteY9" fmla="*/ 1951958 h 1951958"/>
                          <a:gd name="connsiteX10" fmla="*/ 969455 w 1951958"/>
                          <a:gd name="connsiteY10" fmla="*/ 1951958 h 1951958"/>
                          <a:gd name="connsiteX11" fmla="*/ 1945481 w 1951958"/>
                          <a:gd name="connsiteY11" fmla="*/ 1951958 h 1951958"/>
                          <a:gd name="connsiteX12" fmla="*/ 969455 w 1951958"/>
                          <a:gd name="connsiteY12" fmla="*/ 976027 h 1951958"/>
                          <a:gd name="connsiteX13" fmla="*/ 969455 w 1951958"/>
                          <a:gd name="connsiteY13" fmla="*/ 1474089 h 19519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951958" h="1951958">
                            <a:moveTo>
                              <a:pt x="969455" y="1474089"/>
                            </a:moveTo>
                            <a:cubicBezTo>
                              <a:pt x="697230" y="1470565"/>
                              <a:pt x="477679" y="1249013"/>
                              <a:pt x="477679" y="975932"/>
                            </a:cubicBezTo>
                            <a:cubicBezTo>
                              <a:pt x="477679" y="702850"/>
                              <a:pt x="700754" y="477584"/>
                              <a:pt x="976027" y="477584"/>
                            </a:cubicBezTo>
                            <a:cubicBezTo>
                              <a:pt x="1251299" y="477584"/>
                              <a:pt x="1474280" y="700659"/>
                              <a:pt x="1474280" y="975932"/>
                            </a:cubicBezTo>
                            <a:cubicBezTo>
                              <a:pt x="1474280" y="1054037"/>
                              <a:pt x="1456277" y="1127951"/>
                              <a:pt x="1424273" y="1193673"/>
                            </a:cubicBezTo>
                            <a:lnTo>
                              <a:pt x="1771745" y="1541145"/>
                            </a:lnTo>
                            <a:cubicBezTo>
                              <a:pt x="1885188" y="1381697"/>
                              <a:pt x="1951958" y="1186625"/>
                              <a:pt x="1951958" y="975932"/>
                            </a:cubicBezTo>
                            <a:cubicBezTo>
                              <a:pt x="1951958" y="437007"/>
                              <a:pt x="1515047" y="0"/>
                              <a:pt x="976027" y="0"/>
                            </a:cubicBezTo>
                            <a:cubicBezTo>
                              <a:pt x="437007" y="0"/>
                              <a:pt x="0" y="437007"/>
                              <a:pt x="0" y="976027"/>
                            </a:cubicBezTo>
                            <a:cubicBezTo>
                              <a:pt x="0" y="1515047"/>
                              <a:pt x="433483" y="1948434"/>
                              <a:pt x="969455" y="1951958"/>
                            </a:cubicBezTo>
                            <a:lnTo>
                              <a:pt x="969455" y="1951958"/>
                            </a:lnTo>
                            <a:cubicBezTo>
                              <a:pt x="969455" y="1951958"/>
                              <a:pt x="1945481" y="1951958"/>
                              <a:pt x="1945481" y="1951958"/>
                            </a:cubicBezTo>
                            <a:lnTo>
                              <a:pt x="969455" y="976027"/>
                            </a:lnTo>
                            <a:lnTo>
                              <a:pt x="969455" y="1474089"/>
                            </a:lnTo>
                            <a:close/>
                          </a:path>
                        </a:pathLst>
                      </a:custGeom>
                      <a:solidFill>
                        <a:schemeClr val="bg1">
                          <a:lumMod val="85000"/>
                        </a:schemeClr>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72568" id="Graphic 1" o:spid="_x0000_s1026" style="position:absolute;margin-left:0;margin-top:35.4pt;width:30.05pt;height:30.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951958,1951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" path="m969455,1474089c697230,1470565,477679,1249013,477679,975932v,-273082,223075,-498348,498348,-498348c1251299,477584,1474280,700659,1474280,975932v,78105,-18003,152019,-50007,217741l1771745,1541145v113443,-159448,180213,-354520,180213,-565213c1951958,437007,1515047,,976027,,437007,,,437007,,976027v,539020,433483,972407,969455,975931l969455,1951958v,,976026,,976026,l969455,976027r,498062xe" fillcolor="#d8d8d8 [2732]" stroked="f" strokeweight="0">
              <v:stroke joinstyle="miter"/>
              <v:path arrowok="t" o:connecttype="custom" o:connectlocs="189525,288179;93384,190791;190809,93366;288216,190791;278440,233358;346369,301288;381600,190791;190809,0;0,190809;189525,381600;189525,381600;380334,381600;189525,190809;189525,288179" o:connectangles="0,0,0,0,0,0,0,0,0,0,0,0,0,0"/>
              <o:lock v:ext="edit" aspectratio="t"/>
              <w10:wrap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8DBD9" w14:textId="68F1E169" w:rsidR="00683C56" w:rsidRDefault="00683C56" w:rsidP="00683C56">
    <w:pPr>
      <w:pStyle w:val="Header"/>
      <w:ind w:left="-284"/>
    </w:pPr>
    <w:r>
      <w:rPr>
        <w:noProof/>
      </w:rPr>
      <mc:AlternateContent>
        <mc:Choice Requires="wps">
          <w:drawing>
            <wp:anchor distT="0" distB="0" distL="114300" distR="114300" simplePos="0" relativeHeight="251661312" behindDoc="1" locked="0" layoutInCell="1" allowOverlap="1" wp14:anchorId="2261789A" wp14:editId="105C5E4D">
              <wp:simplePos x="0" y="0"/>
              <wp:positionH relativeFrom="column">
                <wp:posOffset>0</wp:posOffset>
              </wp:positionH>
              <wp:positionV relativeFrom="page">
                <wp:posOffset>449580</wp:posOffset>
              </wp:positionV>
              <wp:extent cx="381600" cy="381600"/>
              <wp:effectExtent l="0" t="0" r="0" b="0"/>
              <wp:wrapNone/>
              <wp:docPr id="857759055" name="Graphic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81600" cy="381600"/>
                      </a:xfrm>
                      <a:custGeom>
                        <a:avLst/>
                        <a:gdLst>
                          <a:gd name="connsiteX0" fmla="*/ 969455 w 1951958"/>
                          <a:gd name="connsiteY0" fmla="*/ 1474089 h 1951958"/>
                          <a:gd name="connsiteX1" fmla="*/ 477679 w 1951958"/>
                          <a:gd name="connsiteY1" fmla="*/ 975932 h 1951958"/>
                          <a:gd name="connsiteX2" fmla="*/ 976027 w 1951958"/>
                          <a:gd name="connsiteY2" fmla="*/ 477584 h 1951958"/>
                          <a:gd name="connsiteX3" fmla="*/ 1474280 w 1951958"/>
                          <a:gd name="connsiteY3" fmla="*/ 975932 h 1951958"/>
                          <a:gd name="connsiteX4" fmla="*/ 1424273 w 1951958"/>
                          <a:gd name="connsiteY4" fmla="*/ 1193673 h 1951958"/>
                          <a:gd name="connsiteX5" fmla="*/ 1771745 w 1951958"/>
                          <a:gd name="connsiteY5" fmla="*/ 1541145 h 1951958"/>
                          <a:gd name="connsiteX6" fmla="*/ 1951958 w 1951958"/>
                          <a:gd name="connsiteY6" fmla="*/ 975932 h 1951958"/>
                          <a:gd name="connsiteX7" fmla="*/ 976027 w 1951958"/>
                          <a:gd name="connsiteY7" fmla="*/ 0 h 1951958"/>
                          <a:gd name="connsiteX8" fmla="*/ 0 w 1951958"/>
                          <a:gd name="connsiteY8" fmla="*/ 976027 h 1951958"/>
                          <a:gd name="connsiteX9" fmla="*/ 969455 w 1951958"/>
                          <a:gd name="connsiteY9" fmla="*/ 1951958 h 1951958"/>
                          <a:gd name="connsiteX10" fmla="*/ 969455 w 1951958"/>
                          <a:gd name="connsiteY10" fmla="*/ 1951958 h 1951958"/>
                          <a:gd name="connsiteX11" fmla="*/ 1945481 w 1951958"/>
                          <a:gd name="connsiteY11" fmla="*/ 1951958 h 1951958"/>
                          <a:gd name="connsiteX12" fmla="*/ 969455 w 1951958"/>
                          <a:gd name="connsiteY12" fmla="*/ 976027 h 1951958"/>
                          <a:gd name="connsiteX13" fmla="*/ 969455 w 1951958"/>
                          <a:gd name="connsiteY13" fmla="*/ 1474089 h 19519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951958" h="1951958">
                            <a:moveTo>
                              <a:pt x="969455" y="1474089"/>
                            </a:moveTo>
                            <a:cubicBezTo>
                              <a:pt x="697230" y="1470565"/>
                              <a:pt x="477679" y="1249013"/>
                              <a:pt x="477679" y="975932"/>
                            </a:cubicBezTo>
                            <a:cubicBezTo>
                              <a:pt x="477679" y="702850"/>
                              <a:pt x="700754" y="477584"/>
                              <a:pt x="976027" y="477584"/>
                            </a:cubicBezTo>
                            <a:cubicBezTo>
                              <a:pt x="1251299" y="477584"/>
                              <a:pt x="1474280" y="700659"/>
                              <a:pt x="1474280" y="975932"/>
                            </a:cubicBezTo>
                            <a:cubicBezTo>
                              <a:pt x="1474280" y="1054037"/>
                              <a:pt x="1456277" y="1127951"/>
                              <a:pt x="1424273" y="1193673"/>
                            </a:cubicBezTo>
                            <a:lnTo>
                              <a:pt x="1771745" y="1541145"/>
                            </a:lnTo>
                            <a:cubicBezTo>
                              <a:pt x="1885188" y="1381697"/>
                              <a:pt x="1951958" y="1186625"/>
                              <a:pt x="1951958" y="975932"/>
                            </a:cubicBezTo>
                            <a:cubicBezTo>
                              <a:pt x="1951958" y="437007"/>
                              <a:pt x="1515047" y="0"/>
                              <a:pt x="976027" y="0"/>
                            </a:cubicBezTo>
                            <a:cubicBezTo>
                              <a:pt x="437007" y="0"/>
                              <a:pt x="0" y="437007"/>
                              <a:pt x="0" y="976027"/>
                            </a:cubicBezTo>
                            <a:cubicBezTo>
                              <a:pt x="0" y="1515047"/>
                              <a:pt x="433483" y="1948434"/>
                              <a:pt x="969455" y="1951958"/>
                            </a:cubicBezTo>
                            <a:lnTo>
                              <a:pt x="969455" y="1951958"/>
                            </a:lnTo>
                            <a:cubicBezTo>
                              <a:pt x="969455" y="1951958"/>
                              <a:pt x="1945481" y="1951958"/>
                              <a:pt x="1945481" y="1951958"/>
                            </a:cubicBezTo>
                            <a:lnTo>
                              <a:pt x="969455" y="976027"/>
                            </a:lnTo>
                            <a:lnTo>
                              <a:pt x="969455" y="1474089"/>
                            </a:lnTo>
                            <a:close/>
                          </a:path>
                        </a:pathLst>
                      </a:custGeom>
                      <a:solidFill>
                        <a:schemeClr val="bg1">
                          <a:lumMod val="85000"/>
                        </a:schemeClr>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1F401" id="Graphic 1" o:spid="_x0000_s1026" style="position:absolute;margin-left:0;margin-top:35.4pt;width:30.05pt;height:30.0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1951958,1951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" path="m969455,1474089c697230,1470565,477679,1249013,477679,975932v,-273082,223075,-498348,498348,-498348c1251299,477584,1474280,700659,1474280,975932v,78105,-18003,152019,-50007,217741l1771745,1541145v113443,-159448,180213,-354520,180213,-565213c1951958,437007,1515047,,976027,,437007,,,437007,,976027v,539020,433483,972407,969455,975931l969455,1951958v,,976026,,976026,l969455,976027r,498062xe" fillcolor="#d8d8d8 [2732]" stroked="f" strokeweight="0">
              <v:stroke joinstyle="miter"/>
              <v:path arrowok="t" o:connecttype="custom" o:connectlocs="189525,288179;93384,190791;190809,93366;288216,190791;278440,233358;346369,301288;381600,190791;190809,0;0,190809;189525,381600;189525,381600;380334,381600;189525,190809;189525,288179" o:connectangles="0,0,0,0,0,0,0,0,0,0,0,0,0,0"/>
              <o:lock v:ext="edit" aspectratio="t"/>
              <w10:wrap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672D70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F08E3AC6"/>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9EE42070"/>
    <w:lvl w:ilvl="0">
      <w:start w:val="1"/>
      <w:numFmt w:val="bullet"/>
      <w:pStyle w:val="ListBullet3"/>
      <w:lvlText w:val="◦"/>
      <w:lvlJc w:val="left"/>
      <w:pPr>
        <w:ind w:left="1040" w:hanging="360"/>
      </w:pPr>
      <w:rPr>
        <w:rFonts w:ascii="Arial" w:hAnsi="Arial" w:hint="default"/>
        <w:color w:val="0041CF" w:themeColor="text2"/>
      </w:rPr>
    </w:lvl>
  </w:abstractNum>
  <w:abstractNum w:abstractNumId="3" w15:restartNumberingAfterBreak="0">
    <w:nsid w:val="FFFFFF83"/>
    <w:multiLevelType w:val="singleLevel"/>
    <w:tmpl w:val="6FFA21B4"/>
    <w:lvl w:ilvl="0">
      <w:start w:val="1"/>
      <w:numFmt w:val="bullet"/>
      <w:pStyle w:val="ListBullet2"/>
      <w:lvlText w:val="‒"/>
      <w:lvlJc w:val="left"/>
      <w:pPr>
        <w:ind w:left="700" w:hanging="360"/>
      </w:pPr>
      <w:rPr>
        <w:rFonts w:ascii="Montserrat" w:hAnsi="Montserrat" w:hint="default"/>
        <w:color w:val="0041CF" w:themeColor="text2"/>
      </w:rPr>
    </w:lvl>
  </w:abstractNum>
  <w:abstractNum w:abstractNumId="4" w15:restartNumberingAfterBreak="0">
    <w:nsid w:val="FFFFFF89"/>
    <w:multiLevelType w:val="singleLevel"/>
    <w:tmpl w:val="7362ECC6"/>
    <w:lvl w:ilvl="0">
      <w:start w:val="1"/>
      <w:numFmt w:val="bullet"/>
      <w:pStyle w:val="ListBullet"/>
      <w:lvlText w:val="•"/>
      <w:lvlJc w:val="left"/>
      <w:pPr>
        <w:ind w:left="360" w:hanging="360"/>
      </w:pPr>
      <w:rPr>
        <w:rFonts w:ascii="Arial" w:hAnsi="Arial" w:hint="default"/>
        <w:color w:val="0041CF" w:themeColor="text2"/>
      </w:rPr>
    </w:lvl>
  </w:abstractNum>
  <w:abstractNum w:abstractNumId="5" w15:restartNumberingAfterBreak="0">
    <w:nsid w:val="03C95E30"/>
    <w:multiLevelType w:val="hybridMultilevel"/>
    <w:tmpl w:val="3C9EC29A"/>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04B668F6"/>
    <w:multiLevelType w:val="hybridMultilevel"/>
    <w:tmpl w:val="E988CD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07905C05"/>
    <w:multiLevelType w:val="multilevel"/>
    <w:tmpl w:val="BBBA6ECA"/>
    <w:lvl w:ilvl="0">
      <w:start w:val="1"/>
      <w:numFmt w:val="decimal"/>
      <w:pStyle w:val="ListNumber"/>
      <w:lvlText w:val="%1."/>
      <w:lvlJc w:val="left"/>
      <w:pPr>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1" w:hanging="341"/>
      </w:pPr>
      <w:rPr>
        <w:rFonts w:hint="default"/>
      </w:rPr>
    </w:lvl>
    <w:lvl w:ilvl="3">
      <w:start w:val="1"/>
      <w:numFmt w:val="lowerRoman"/>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99A129B"/>
    <w:multiLevelType w:val="hybridMultilevel"/>
    <w:tmpl w:val="D61ECE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0BD340C6"/>
    <w:multiLevelType w:val="hybridMultilevel"/>
    <w:tmpl w:val="3B024D5C"/>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0F8B6DF5"/>
    <w:multiLevelType w:val="hybridMultilevel"/>
    <w:tmpl w:val="557ABE92"/>
    <w:lvl w:ilvl="0" w:tplc="2132EF4E">
      <w:numFmt w:val="bullet"/>
      <w:lvlText w:val="•"/>
      <w:lvlJc w:val="left"/>
      <w:pPr>
        <w:ind w:left="1080" w:hanging="72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09C6F0A"/>
    <w:multiLevelType w:val="hybridMultilevel"/>
    <w:tmpl w:val="5E0AFE38"/>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10F83D61"/>
    <w:multiLevelType w:val="hybridMultilevel"/>
    <w:tmpl w:val="E6469A62"/>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183A1420"/>
    <w:multiLevelType w:val="hybridMultilevel"/>
    <w:tmpl w:val="899A6772"/>
    <w:lvl w:ilvl="0" w:tplc="E2E28AF8">
      <w:start w:val="5"/>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F216A37"/>
    <w:multiLevelType w:val="hybridMultilevel"/>
    <w:tmpl w:val="416062CC"/>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228F0181"/>
    <w:multiLevelType w:val="hybridMultilevel"/>
    <w:tmpl w:val="2100640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24EE03C9"/>
    <w:multiLevelType w:val="hybridMultilevel"/>
    <w:tmpl w:val="DF24F5F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253D3FEB"/>
    <w:multiLevelType w:val="hybridMultilevel"/>
    <w:tmpl w:val="B17448C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256C6B4A"/>
    <w:multiLevelType w:val="hybridMultilevel"/>
    <w:tmpl w:val="66543F98"/>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9" w15:restartNumberingAfterBreak="0">
    <w:nsid w:val="289A610D"/>
    <w:multiLevelType w:val="hybridMultilevel"/>
    <w:tmpl w:val="D0060130"/>
    <w:lvl w:ilvl="0" w:tplc="6D26CE08">
      <w:start w:val="4"/>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2BB16A2E"/>
    <w:multiLevelType w:val="hybridMultilevel"/>
    <w:tmpl w:val="724689F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306A1DAA"/>
    <w:multiLevelType w:val="hybridMultilevel"/>
    <w:tmpl w:val="97B0E6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78D6A3A"/>
    <w:multiLevelType w:val="hybridMultilevel"/>
    <w:tmpl w:val="056675B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43E84D0B"/>
    <w:multiLevelType w:val="hybridMultilevel"/>
    <w:tmpl w:val="ABB60F92"/>
    <w:lvl w:ilvl="0" w:tplc="6D26CE08">
      <w:start w:val="4"/>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57A145A"/>
    <w:multiLevelType w:val="hybridMultilevel"/>
    <w:tmpl w:val="F2F08E56"/>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5" w15:restartNumberingAfterBreak="0">
    <w:nsid w:val="4D1B4085"/>
    <w:multiLevelType w:val="hybridMultilevel"/>
    <w:tmpl w:val="BF98E156"/>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15:restartNumberingAfterBreak="0">
    <w:nsid w:val="531F223A"/>
    <w:multiLevelType w:val="hybridMultilevel"/>
    <w:tmpl w:val="78E6949E"/>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5970787C"/>
    <w:multiLevelType w:val="hybridMultilevel"/>
    <w:tmpl w:val="FA0AE4E0"/>
    <w:lvl w:ilvl="0" w:tplc="2132EF4E">
      <w:numFmt w:val="bullet"/>
      <w:lvlText w:val="•"/>
      <w:lvlJc w:val="left"/>
      <w:pPr>
        <w:ind w:left="1080" w:hanging="72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5D9B4F0A"/>
    <w:multiLevelType w:val="hybridMultilevel"/>
    <w:tmpl w:val="E834DB2E"/>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614436CA"/>
    <w:multiLevelType w:val="hybridMultilevel"/>
    <w:tmpl w:val="2EB43C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7335C91"/>
    <w:multiLevelType w:val="hybridMultilevel"/>
    <w:tmpl w:val="FDF0A4A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67EC1879"/>
    <w:multiLevelType w:val="hybridMultilevel"/>
    <w:tmpl w:val="FEFCA2B4"/>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68B77698"/>
    <w:multiLevelType w:val="hybridMultilevel"/>
    <w:tmpl w:val="F852EB84"/>
    <w:lvl w:ilvl="0" w:tplc="E2E28AF8">
      <w:start w:val="5"/>
      <w:numFmt w:val="bullet"/>
      <w:lvlText w:val="•"/>
      <w:lvlJc w:val="left"/>
      <w:pPr>
        <w:ind w:left="360" w:hanging="360"/>
      </w:pPr>
      <w:rPr>
        <w:rFonts w:ascii="Arial" w:eastAsia="Times New Roman" w:hAnsi="Arial" w:cs="Aria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3" w15:restartNumberingAfterBreak="0">
    <w:nsid w:val="73AF4AB9"/>
    <w:multiLevelType w:val="hybridMultilevel"/>
    <w:tmpl w:val="4A82E75E"/>
    <w:lvl w:ilvl="0" w:tplc="2132EF4E">
      <w:numFmt w:val="bullet"/>
      <w:lvlText w:val="•"/>
      <w:lvlJc w:val="left"/>
      <w:pPr>
        <w:ind w:left="1080" w:hanging="72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689651307">
    <w:abstractNumId w:val="4"/>
  </w:num>
  <w:num w:numId="2" w16cid:durableId="1568570670">
    <w:abstractNumId w:val="3"/>
  </w:num>
  <w:num w:numId="3" w16cid:durableId="676927563">
    <w:abstractNumId w:val="2"/>
  </w:num>
  <w:num w:numId="4" w16cid:durableId="2103259183">
    <w:abstractNumId w:val="7"/>
  </w:num>
  <w:num w:numId="5" w16cid:durableId="1022440677">
    <w:abstractNumId w:val="1"/>
  </w:num>
  <w:num w:numId="6" w16cid:durableId="1127621382">
    <w:abstractNumId w:val="0"/>
  </w:num>
  <w:num w:numId="7" w16cid:durableId="193004400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789718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850350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77050260">
    <w:abstractNumId w:val="26"/>
  </w:num>
  <w:num w:numId="11" w16cid:durableId="1490748439">
    <w:abstractNumId w:val="15"/>
  </w:num>
  <w:num w:numId="12" w16cid:durableId="1927810556">
    <w:abstractNumId w:val="21"/>
  </w:num>
  <w:num w:numId="13" w16cid:durableId="1640920414">
    <w:abstractNumId w:val="29"/>
  </w:num>
  <w:num w:numId="14" w16cid:durableId="832650240">
    <w:abstractNumId w:val="6"/>
  </w:num>
  <w:num w:numId="15" w16cid:durableId="1209956853">
    <w:abstractNumId w:val="8"/>
  </w:num>
  <w:num w:numId="16" w16cid:durableId="876433281">
    <w:abstractNumId w:val="13"/>
  </w:num>
  <w:num w:numId="17" w16cid:durableId="1949042949">
    <w:abstractNumId w:val="23"/>
  </w:num>
  <w:num w:numId="18" w16cid:durableId="393741590">
    <w:abstractNumId w:val="28"/>
  </w:num>
  <w:num w:numId="19" w16cid:durableId="2077505622">
    <w:abstractNumId w:val="32"/>
  </w:num>
  <w:num w:numId="20" w16cid:durableId="994142211">
    <w:abstractNumId w:val="5"/>
  </w:num>
  <w:num w:numId="21" w16cid:durableId="208340542">
    <w:abstractNumId w:val="14"/>
  </w:num>
  <w:num w:numId="22" w16cid:durableId="1712270617">
    <w:abstractNumId w:val="24"/>
  </w:num>
  <w:num w:numId="23" w16cid:durableId="1709332278">
    <w:abstractNumId w:val="9"/>
  </w:num>
  <w:num w:numId="24" w16cid:durableId="460807369">
    <w:abstractNumId w:val="25"/>
  </w:num>
  <w:num w:numId="25" w16cid:durableId="1252010517">
    <w:abstractNumId w:val="12"/>
  </w:num>
  <w:num w:numId="26" w16cid:durableId="866524455">
    <w:abstractNumId w:val="11"/>
  </w:num>
  <w:num w:numId="27" w16cid:durableId="1304038434">
    <w:abstractNumId w:val="18"/>
  </w:num>
  <w:num w:numId="28" w16cid:durableId="91556671">
    <w:abstractNumId w:val="19"/>
  </w:num>
  <w:num w:numId="29" w16cid:durableId="559826374">
    <w:abstractNumId w:val="33"/>
  </w:num>
  <w:num w:numId="30" w16cid:durableId="657348432">
    <w:abstractNumId w:val="27"/>
  </w:num>
  <w:num w:numId="31" w16cid:durableId="730543641">
    <w:abstractNumId w:val="20"/>
  </w:num>
  <w:num w:numId="32" w16cid:durableId="1260141067">
    <w:abstractNumId w:val="31"/>
  </w:num>
  <w:num w:numId="33" w16cid:durableId="2103455494">
    <w:abstractNumId w:val="22"/>
  </w:num>
  <w:num w:numId="34" w16cid:durableId="949700116">
    <w:abstractNumId w:val="16"/>
  </w:num>
  <w:num w:numId="35" w16cid:durableId="1266302577">
    <w:abstractNumId w:val="17"/>
  </w:num>
  <w:num w:numId="36" w16cid:durableId="1075543311">
    <w:abstractNumId w:val="30"/>
  </w:num>
  <w:num w:numId="37" w16cid:durableId="13938940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4CDF"/>
    <w:rsid w:val="000069BB"/>
    <w:rsid w:val="0001193D"/>
    <w:rsid w:val="00022579"/>
    <w:rsid w:val="00030A87"/>
    <w:rsid w:val="00040CA3"/>
    <w:rsid w:val="000424E4"/>
    <w:rsid w:val="00045347"/>
    <w:rsid w:val="00051945"/>
    <w:rsid w:val="00061C58"/>
    <w:rsid w:val="00064BCF"/>
    <w:rsid w:val="0006743A"/>
    <w:rsid w:val="00072297"/>
    <w:rsid w:val="000759F3"/>
    <w:rsid w:val="00075F4D"/>
    <w:rsid w:val="000767E2"/>
    <w:rsid w:val="000849D8"/>
    <w:rsid w:val="00086A20"/>
    <w:rsid w:val="00086FC8"/>
    <w:rsid w:val="000948CE"/>
    <w:rsid w:val="0009667E"/>
    <w:rsid w:val="000A0618"/>
    <w:rsid w:val="000B0937"/>
    <w:rsid w:val="000B438C"/>
    <w:rsid w:val="000B4BDE"/>
    <w:rsid w:val="000B54DD"/>
    <w:rsid w:val="000B69C5"/>
    <w:rsid w:val="000C13CD"/>
    <w:rsid w:val="000C528F"/>
    <w:rsid w:val="000C7666"/>
    <w:rsid w:val="000D0C4E"/>
    <w:rsid w:val="000D2763"/>
    <w:rsid w:val="000E2737"/>
    <w:rsid w:val="000F4249"/>
    <w:rsid w:val="00100E55"/>
    <w:rsid w:val="001063E6"/>
    <w:rsid w:val="00113237"/>
    <w:rsid w:val="00115F05"/>
    <w:rsid w:val="00116814"/>
    <w:rsid w:val="00127C55"/>
    <w:rsid w:val="0015030F"/>
    <w:rsid w:val="00154CE3"/>
    <w:rsid w:val="001760BD"/>
    <w:rsid w:val="001806C4"/>
    <w:rsid w:val="00195CA4"/>
    <w:rsid w:val="00197235"/>
    <w:rsid w:val="00197DB9"/>
    <w:rsid w:val="001B35EC"/>
    <w:rsid w:val="001B692A"/>
    <w:rsid w:val="001D534C"/>
    <w:rsid w:val="001E0FEF"/>
    <w:rsid w:val="001E1A05"/>
    <w:rsid w:val="001E4BF6"/>
    <w:rsid w:val="001F2FD4"/>
    <w:rsid w:val="00204952"/>
    <w:rsid w:val="00213639"/>
    <w:rsid w:val="00215E53"/>
    <w:rsid w:val="00225253"/>
    <w:rsid w:val="00235B75"/>
    <w:rsid w:val="00262CC2"/>
    <w:rsid w:val="002652FD"/>
    <w:rsid w:val="002702D4"/>
    <w:rsid w:val="00274678"/>
    <w:rsid w:val="0027698F"/>
    <w:rsid w:val="00277613"/>
    <w:rsid w:val="0028051E"/>
    <w:rsid w:val="00283775"/>
    <w:rsid w:val="00292BE9"/>
    <w:rsid w:val="002A282C"/>
    <w:rsid w:val="002C260E"/>
    <w:rsid w:val="002C35A8"/>
    <w:rsid w:val="002D0C6D"/>
    <w:rsid w:val="002E0681"/>
    <w:rsid w:val="002E14ED"/>
    <w:rsid w:val="002E406F"/>
    <w:rsid w:val="002F7271"/>
    <w:rsid w:val="0030060B"/>
    <w:rsid w:val="00301E8A"/>
    <w:rsid w:val="00320582"/>
    <w:rsid w:val="003306C8"/>
    <w:rsid w:val="00330DEF"/>
    <w:rsid w:val="00331456"/>
    <w:rsid w:val="00347CC7"/>
    <w:rsid w:val="00353685"/>
    <w:rsid w:val="00354985"/>
    <w:rsid w:val="00357D4E"/>
    <w:rsid w:val="00360A14"/>
    <w:rsid w:val="00362685"/>
    <w:rsid w:val="00362CF6"/>
    <w:rsid w:val="0036361E"/>
    <w:rsid w:val="003648A1"/>
    <w:rsid w:val="00373328"/>
    <w:rsid w:val="00377768"/>
    <w:rsid w:val="00380536"/>
    <w:rsid w:val="0038117A"/>
    <w:rsid w:val="00383A9E"/>
    <w:rsid w:val="00393E4F"/>
    <w:rsid w:val="003970A5"/>
    <w:rsid w:val="003B0BD5"/>
    <w:rsid w:val="003C4B24"/>
    <w:rsid w:val="003D06BA"/>
    <w:rsid w:val="003D152C"/>
    <w:rsid w:val="003D4434"/>
    <w:rsid w:val="003E4729"/>
    <w:rsid w:val="003E6BB4"/>
    <w:rsid w:val="003E75EC"/>
    <w:rsid w:val="003F146F"/>
    <w:rsid w:val="003F21F0"/>
    <w:rsid w:val="003F49ED"/>
    <w:rsid w:val="003F6930"/>
    <w:rsid w:val="003F7D00"/>
    <w:rsid w:val="00414D48"/>
    <w:rsid w:val="0042054A"/>
    <w:rsid w:val="0042195D"/>
    <w:rsid w:val="00424B8F"/>
    <w:rsid w:val="004266D7"/>
    <w:rsid w:val="00426923"/>
    <w:rsid w:val="00441AA4"/>
    <w:rsid w:val="00456D92"/>
    <w:rsid w:val="00461CC7"/>
    <w:rsid w:val="00464CFE"/>
    <w:rsid w:val="00471098"/>
    <w:rsid w:val="00472A1F"/>
    <w:rsid w:val="0047360C"/>
    <w:rsid w:val="00476831"/>
    <w:rsid w:val="004852EB"/>
    <w:rsid w:val="00490B2D"/>
    <w:rsid w:val="0049656B"/>
    <w:rsid w:val="00496CE4"/>
    <w:rsid w:val="004A00E0"/>
    <w:rsid w:val="004B00A0"/>
    <w:rsid w:val="004C0DE0"/>
    <w:rsid w:val="004D1F1F"/>
    <w:rsid w:val="004E15BD"/>
    <w:rsid w:val="004E2BFC"/>
    <w:rsid w:val="004E402A"/>
    <w:rsid w:val="004E72B8"/>
    <w:rsid w:val="00500089"/>
    <w:rsid w:val="0050181E"/>
    <w:rsid w:val="005158F1"/>
    <w:rsid w:val="00517753"/>
    <w:rsid w:val="00521C19"/>
    <w:rsid w:val="005265B0"/>
    <w:rsid w:val="00535D69"/>
    <w:rsid w:val="00557EE2"/>
    <w:rsid w:val="005A086C"/>
    <w:rsid w:val="005B07FE"/>
    <w:rsid w:val="005B2C59"/>
    <w:rsid w:val="005B3B0C"/>
    <w:rsid w:val="005B4140"/>
    <w:rsid w:val="005C133F"/>
    <w:rsid w:val="005C27F5"/>
    <w:rsid w:val="005D3E5A"/>
    <w:rsid w:val="005D4327"/>
    <w:rsid w:val="005E32CB"/>
    <w:rsid w:val="005E5DD7"/>
    <w:rsid w:val="005E774A"/>
    <w:rsid w:val="005F583B"/>
    <w:rsid w:val="00604897"/>
    <w:rsid w:val="00614FFE"/>
    <w:rsid w:val="00621179"/>
    <w:rsid w:val="00625960"/>
    <w:rsid w:val="00626CF2"/>
    <w:rsid w:val="00631BF8"/>
    <w:rsid w:val="00637B23"/>
    <w:rsid w:val="0065287E"/>
    <w:rsid w:val="00654D4A"/>
    <w:rsid w:val="00657F1D"/>
    <w:rsid w:val="006612CF"/>
    <w:rsid w:val="0066481F"/>
    <w:rsid w:val="006653DE"/>
    <w:rsid w:val="0067216C"/>
    <w:rsid w:val="00674A3C"/>
    <w:rsid w:val="00683C56"/>
    <w:rsid w:val="00694582"/>
    <w:rsid w:val="00694A32"/>
    <w:rsid w:val="006A3006"/>
    <w:rsid w:val="006A7AE2"/>
    <w:rsid w:val="006C3657"/>
    <w:rsid w:val="006C6992"/>
    <w:rsid w:val="006D66F1"/>
    <w:rsid w:val="006E0D42"/>
    <w:rsid w:val="006E6355"/>
    <w:rsid w:val="006F5D6A"/>
    <w:rsid w:val="00703CF3"/>
    <w:rsid w:val="00714009"/>
    <w:rsid w:val="00714608"/>
    <w:rsid w:val="00716454"/>
    <w:rsid w:val="00722D58"/>
    <w:rsid w:val="00722FF1"/>
    <w:rsid w:val="007311AE"/>
    <w:rsid w:val="0073288E"/>
    <w:rsid w:val="00734C9F"/>
    <w:rsid w:val="0073714B"/>
    <w:rsid w:val="00745115"/>
    <w:rsid w:val="007525C0"/>
    <w:rsid w:val="00752D41"/>
    <w:rsid w:val="00757A84"/>
    <w:rsid w:val="00770436"/>
    <w:rsid w:val="00774204"/>
    <w:rsid w:val="00774776"/>
    <w:rsid w:val="00780D9C"/>
    <w:rsid w:val="007822C2"/>
    <w:rsid w:val="00783D15"/>
    <w:rsid w:val="007A248F"/>
    <w:rsid w:val="007A4A43"/>
    <w:rsid w:val="007A753D"/>
    <w:rsid w:val="007B16E7"/>
    <w:rsid w:val="007B3E9C"/>
    <w:rsid w:val="007B5415"/>
    <w:rsid w:val="007C00A5"/>
    <w:rsid w:val="007D3281"/>
    <w:rsid w:val="007D7E58"/>
    <w:rsid w:val="007E414E"/>
    <w:rsid w:val="007E4683"/>
    <w:rsid w:val="007F1BDB"/>
    <w:rsid w:val="007F6678"/>
    <w:rsid w:val="00814D81"/>
    <w:rsid w:val="00825348"/>
    <w:rsid w:val="00842524"/>
    <w:rsid w:val="008455CF"/>
    <w:rsid w:val="00846698"/>
    <w:rsid w:val="00861329"/>
    <w:rsid w:val="00863BD4"/>
    <w:rsid w:val="00864E6E"/>
    <w:rsid w:val="008716B1"/>
    <w:rsid w:val="00871BCE"/>
    <w:rsid w:val="00874EDD"/>
    <w:rsid w:val="008820B9"/>
    <w:rsid w:val="00884450"/>
    <w:rsid w:val="008847BD"/>
    <w:rsid w:val="008856C3"/>
    <w:rsid w:val="008876C4"/>
    <w:rsid w:val="0089352E"/>
    <w:rsid w:val="008A398C"/>
    <w:rsid w:val="008A62CB"/>
    <w:rsid w:val="008A671D"/>
    <w:rsid w:val="008A6A40"/>
    <w:rsid w:val="008B2A26"/>
    <w:rsid w:val="008C1480"/>
    <w:rsid w:val="008C7FAA"/>
    <w:rsid w:val="008E4EB4"/>
    <w:rsid w:val="008E5321"/>
    <w:rsid w:val="008F1098"/>
    <w:rsid w:val="008F25A8"/>
    <w:rsid w:val="00904C62"/>
    <w:rsid w:val="00911D59"/>
    <w:rsid w:val="00914988"/>
    <w:rsid w:val="00924EEB"/>
    <w:rsid w:val="00925056"/>
    <w:rsid w:val="00933046"/>
    <w:rsid w:val="00945A8E"/>
    <w:rsid w:val="00955ED0"/>
    <w:rsid w:val="00956440"/>
    <w:rsid w:val="00962A62"/>
    <w:rsid w:val="00962F3B"/>
    <w:rsid w:val="00974CDF"/>
    <w:rsid w:val="00974F3A"/>
    <w:rsid w:val="00976AE0"/>
    <w:rsid w:val="00985E5D"/>
    <w:rsid w:val="00986540"/>
    <w:rsid w:val="00990C15"/>
    <w:rsid w:val="00991524"/>
    <w:rsid w:val="00994058"/>
    <w:rsid w:val="0099472C"/>
    <w:rsid w:val="00996483"/>
    <w:rsid w:val="009A1FEC"/>
    <w:rsid w:val="009B518D"/>
    <w:rsid w:val="009B5E7E"/>
    <w:rsid w:val="009C0322"/>
    <w:rsid w:val="009C16E7"/>
    <w:rsid w:val="009C7934"/>
    <w:rsid w:val="009D036E"/>
    <w:rsid w:val="009D23CC"/>
    <w:rsid w:val="009D2A51"/>
    <w:rsid w:val="009D6578"/>
    <w:rsid w:val="009D7CFA"/>
    <w:rsid w:val="009F2BA0"/>
    <w:rsid w:val="009F559A"/>
    <w:rsid w:val="009F5F87"/>
    <w:rsid w:val="00A03002"/>
    <w:rsid w:val="00A076CF"/>
    <w:rsid w:val="00A16C3B"/>
    <w:rsid w:val="00A17727"/>
    <w:rsid w:val="00A241FD"/>
    <w:rsid w:val="00A322E0"/>
    <w:rsid w:val="00A368A6"/>
    <w:rsid w:val="00A37A05"/>
    <w:rsid w:val="00A45C2D"/>
    <w:rsid w:val="00A46313"/>
    <w:rsid w:val="00A54327"/>
    <w:rsid w:val="00A5466E"/>
    <w:rsid w:val="00A64FD2"/>
    <w:rsid w:val="00A679B4"/>
    <w:rsid w:val="00A716FE"/>
    <w:rsid w:val="00A771DC"/>
    <w:rsid w:val="00A82CAE"/>
    <w:rsid w:val="00A93F74"/>
    <w:rsid w:val="00A967FD"/>
    <w:rsid w:val="00AA135E"/>
    <w:rsid w:val="00AA65B4"/>
    <w:rsid w:val="00AB28C4"/>
    <w:rsid w:val="00AB50FB"/>
    <w:rsid w:val="00AB6A8B"/>
    <w:rsid w:val="00AC4A39"/>
    <w:rsid w:val="00AD1454"/>
    <w:rsid w:val="00AD4A5D"/>
    <w:rsid w:val="00AE0745"/>
    <w:rsid w:val="00AE3EFD"/>
    <w:rsid w:val="00AF1E2A"/>
    <w:rsid w:val="00AF2E1F"/>
    <w:rsid w:val="00B048F1"/>
    <w:rsid w:val="00B05913"/>
    <w:rsid w:val="00B159ED"/>
    <w:rsid w:val="00B171C9"/>
    <w:rsid w:val="00B26E6F"/>
    <w:rsid w:val="00B27FF7"/>
    <w:rsid w:val="00B32225"/>
    <w:rsid w:val="00B33A92"/>
    <w:rsid w:val="00B34B15"/>
    <w:rsid w:val="00B362D4"/>
    <w:rsid w:val="00B43D14"/>
    <w:rsid w:val="00B473A6"/>
    <w:rsid w:val="00B660A1"/>
    <w:rsid w:val="00B747C6"/>
    <w:rsid w:val="00B820F0"/>
    <w:rsid w:val="00B90AD8"/>
    <w:rsid w:val="00B917F0"/>
    <w:rsid w:val="00B93CC2"/>
    <w:rsid w:val="00B963A0"/>
    <w:rsid w:val="00BA5328"/>
    <w:rsid w:val="00BB6211"/>
    <w:rsid w:val="00BC0D35"/>
    <w:rsid w:val="00BC2E4E"/>
    <w:rsid w:val="00BD2B2B"/>
    <w:rsid w:val="00BD6726"/>
    <w:rsid w:val="00BE6A28"/>
    <w:rsid w:val="00BF5F6B"/>
    <w:rsid w:val="00C1295B"/>
    <w:rsid w:val="00C2540A"/>
    <w:rsid w:val="00C261A1"/>
    <w:rsid w:val="00C30F2F"/>
    <w:rsid w:val="00C3513D"/>
    <w:rsid w:val="00C37918"/>
    <w:rsid w:val="00C4560E"/>
    <w:rsid w:val="00C47F73"/>
    <w:rsid w:val="00C575CB"/>
    <w:rsid w:val="00C60A9D"/>
    <w:rsid w:val="00C70C6E"/>
    <w:rsid w:val="00C7294C"/>
    <w:rsid w:val="00C756CA"/>
    <w:rsid w:val="00C82894"/>
    <w:rsid w:val="00CA3AFE"/>
    <w:rsid w:val="00CA5216"/>
    <w:rsid w:val="00CB19B0"/>
    <w:rsid w:val="00CC47EC"/>
    <w:rsid w:val="00CC6E9F"/>
    <w:rsid w:val="00CD13D7"/>
    <w:rsid w:val="00CD386A"/>
    <w:rsid w:val="00CD3A78"/>
    <w:rsid w:val="00CD3EF0"/>
    <w:rsid w:val="00CD66D7"/>
    <w:rsid w:val="00CD7E78"/>
    <w:rsid w:val="00CE7742"/>
    <w:rsid w:val="00CF33CD"/>
    <w:rsid w:val="00D11C68"/>
    <w:rsid w:val="00D13B78"/>
    <w:rsid w:val="00D16C81"/>
    <w:rsid w:val="00D2170D"/>
    <w:rsid w:val="00D227FC"/>
    <w:rsid w:val="00D242AA"/>
    <w:rsid w:val="00D277CF"/>
    <w:rsid w:val="00D407AE"/>
    <w:rsid w:val="00D43CC1"/>
    <w:rsid w:val="00D50ACA"/>
    <w:rsid w:val="00D55062"/>
    <w:rsid w:val="00D56FC0"/>
    <w:rsid w:val="00D57795"/>
    <w:rsid w:val="00D60A25"/>
    <w:rsid w:val="00D62E4E"/>
    <w:rsid w:val="00D740C5"/>
    <w:rsid w:val="00D7482B"/>
    <w:rsid w:val="00D74CAD"/>
    <w:rsid w:val="00D76A4B"/>
    <w:rsid w:val="00D80B58"/>
    <w:rsid w:val="00D81425"/>
    <w:rsid w:val="00D82398"/>
    <w:rsid w:val="00D84729"/>
    <w:rsid w:val="00D84DB5"/>
    <w:rsid w:val="00D850C3"/>
    <w:rsid w:val="00D8755F"/>
    <w:rsid w:val="00D95B9E"/>
    <w:rsid w:val="00DA1698"/>
    <w:rsid w:val="00DB7FBA"/>
    <w:rsid w:val="00DD0BDB"/>
    <w:rsid w:val="00DD1D3D"/>
    <w:rsid w:val="00DD2240"/>
    <w:rsid w:val="00DD61D3"/>
    <w:rsid w:val="00DE267C"/>
    <w:rsid w:val="00DE6986"/>
    <w:rsid w:val="00DF126C"/>
    <w:rsid w:val="00DF3AD0"/>
    <w:rsid w:val="00DF51EC"/>
    <w:rsid w:val="00E343AC"/>
    <w:rsid w:val="00E43546"/>
    <w:rsid w:val="00E5189B"/>
    <w:rsid w:val="00E5290C"/>
    <w:rsid w:val="00E55989"/>
    <w:rsid w:val="00E64E3B"/>
    <w:rsid w:val="00E66A25"/>
    <w:rsid w:val="00E74280"/>
    <w:rsid w:val="00E76E3C"/>
    <w:rsid w:val="00E842BB"/>
    <w:rsid w:val="00E84EDD"/>
    <w:rsid w:val="00E86D84"/>
    <w:rsid w:val="00E96F26"/>
    <w:rsid w:val="00E97541"/>
    <w:rsid w:val="00EA0088"/>
    <w:rsid w:val="00EA3B54"/>
    <w:rsid w:val="00EB0A49"/>
    <w:rsid w:val="00EB579D"/>
    <w:rsid w:val="00EC4220"/>
    <w:rsid w:val="00ED07F1"/>
    <w:rsid w:val="00ED0C34"/>
    <w:rsid w:val="00ED604B"/>
    <w:rsid w:val="00EE45C2"/>
    <w:rsid w:val="00EE6C48"/>
    <w:rsid w:val="00EF0CC9"/>
    <w:rsid w:val="00EF36A5"/>
    <w:rsid w:val="00F13DD6"/>
    <w:rsid w:val="00F21401"/>
    <w:rsid w:val="00F231F2"/>
    <w:rsid w:val="00F25304"/>
    <w:rsid w:val="00F44217"/>
    <w:rsid w:val="00F45A4B"/>
    <w:rsid w:val="00F52C74"/>
    <w:rsid w:val="00F5636B"/>
    <w:rsid w:val="00F605C4"/>
    <w:rsid w:val="00F77FBF"/>
    <w:rsid w:val="00F9439B"/>
    <w:rsid w:val="00F94A2B"/>
    <w:rsid w:val="00F9625D"/>
    <w:rsid w:val="00F970DB"/>
    <w:rsid w:val="00FB3719"/>
    <w:rsid w:val="00FB3BD3"/>
    <w:rsid w:val="00FB65EF"/>
    <w:rsid w:val="00FC03B2"/>
    <w:rsid w:val="00FC64B6"/>
    <w:rsid w:val="00FE32AF"/>
    <w:rsid w:val="00FE43D5"/>
    <w:rsid w:val="00FE6B0A"/>
    <w:rsid w:val="00FF15FA"/>
    <w:rsid w:val="00FF3444"/>
    <w:rsid w:val="00FF651C"/>
    <w:rsid w:val="00FF7181"/>
    <w:rsid w:val="034F85D4"/>
    <w:rsid w:val="0848F8EC"/>
    <w:rsid w:val="0A961740"/>
    <w:rsid w:val="0D383C5A"/>
    <w:rsid w:val="11F83488"/>
    <w:rsid w:val="1A32208E"/>
    <w:rsid w:val="1AD357CC"/>
    <w:rsid w:val="1F6CD0CB"/>
    <w:rsid w:val="266704FE"/>
    <w:rsid w:val="30295590"/>
    <w:rsid w:val="4718CA4C"/>
    <w:rsid w:val="4947FD0E"/>
    <w:rsid w:val="4D5D1DB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75FEC"/>
  <w15:chartTrackingRefBased/>
  <w15:docId w15:val="{2F29A8C0-DB7D-4F54-9084-C9B35A3E0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lang w:val="en-AU" w:eastAsia="en-US" w:bidi="ar-SA"/>
        <w14:ligatures w14:val="standardContextual"/>
      </w:rPr>
    </w:rPrDefault>
    <w:pPrDefault>
      <w:pPr>
        <w:spacing w:before="8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2B2B"/>
  </w:style>
  <w:style w:type="paragraph" w:styleId="Heading1">
    <w:name w:val="heading 1"/>
    <w:basedOn w:val="Normal"/>
    <w:next w:val="Normal"/>
    <w:link w:val="Heading1Char"/>
    <w:uiPriority w:val="9"/>
    <w:qFormat/>
    <w:rsid w:val="00AD4A5D"/>
    <w:pPr>
      <w:keepNext/>
      <w:keepLines/>
      <w:spacing w:before="480" w:after="360" w:line="240" w:lineRule="auto"/>
      <w:outlineLvl w:val="0"/>
    </w:pPr>
    <w:rPr>
      <w:rFonts w:asciiTheme="majorHAnsi" w:eastAsiaTheme="majorEastAsia" w:hAnsiTheme="majorHAnsi" w:cstheme="majorBidi"/>
      <w:b/>
      <w:color w:val="0041CF" w:themeColor="text2"/>
      <w:sz w:val="48"/>
      <w:szCs w:val="40"/>
    </w:rPr>
  </w:style>
  <w:style w:type="paragraph" w:styleId="Heading2">
    <w:name w:val="heading 2"/>
    <w:basedOn w:val="Normal"/>
    <w:next w:val="Normal"/>
    <w:link w:val="Heading2Char"/>
    <w:uiPriority w:val="9"/>
    <w:unhideWhenUsed/>
    <w:qFormat/>
    <w:rsid w:val="003E4729"/>
    <w:pPr>
      <w:keepNext/>
      <w:keepLines/>
      <w:spacing w:before="360"/>
      <w:outlineLvl w:val="1"/>
    </w:pPr>
    <w:rPr>
      <w:rFonts w:asciiTheme="majorHAnsi" w:eastAsiaTheme="majorEastAsia" w:hAnsiTheme="majorHAnsi" w:cstheme="majorBidi"/>
      <w:b/>
      <w:caps/>
      <w:color w:val="1A0083" w:themeColor="accent1"/>
      <w:sz w:val="32"/>
      <w:szCs w:val="32"/>
    </w:rPr>
  </w:style>
  <w:style w:type="paragraph" w:styleId="Heading3">
    <w:name w:val="heading 3"/>
    <w:basedOn w:val="Normal"/>
    <w:next w:val="Normal"/>
    <w:link w:val="Heading3Char"/>
    <w:uiPriority w:val="9"/>
    <w:unhideWhenUsed/>
    <w:qFormat/>
    <w:rsid w:val="003E4729"/>
    <w:pPr>
      <w:keepNext/>
      <w:keepLines/>
      <w:spacing w:before="360" w:after="160"/>
      <w:outlineLvl w:val="2"/>
    </w:pPr>
    <w:rPr>
      <w:rFonts w:eastAsiaTheme="majorEastAsia" w:cstheme="majorBidi"/>
      <w:b/>
      <w:color w:val="0041CF" w:themeColor="text2"/>
      <w:sz w:val="24"/>
      <w:szCs w:val="28"/>
    </w:rPr>
  </w:style>
  <w:style w:type="paragraph" w:styleId="Heading4">
    <w:name w:val="heading 4"/>
    <w:basedOn w:val="Normal"/>
    <w:next w:val="Normal"/>
    <w:link w:val="Heading4Char"/>
    <w:uiPriority w:val="9"/>
    <w:unhideWhenUsed/>
    <w:qFormat/>
    <w:rsid w:val="003E4729"/>
    <w:pPr>
      <w:keepNext/>
      <w:keepLines/>
      <w:spacing w:before="320" w:after="160"/>
      <w:outlineLvl w:val="3"/>
    </w:pPr>
    <w:rPr>
      <w:rFonts w:eastAsiaTheme="majorEastAsia" w:cstheme="majorBidi"/>
      <w:b/>
      <w:iCs/>
      <w:caps/>
      <w:color w:val="1A0083" w:themeColor="accent1"/>
    </w:rPr>
  </w:style>
  <w:style w:type="paragraph" w:styleId="Heading5">
    <w:name w:val="heading 5"/>
    <w:basedOn w:val="Normal"/>
    <w:next w:val="Normal"/>
    <w:link w:val="Heading5Char"/>
    <w:uiPriority w:val="9"/>
    <w:unhideWhenUsed/>
    <w:qFormat/>
    <w:rsid w:val="003E4729"/>
    <w:pPr>
      <w:keepNext/>
      <w:keepLines/>
      <w:spacing w:before="320" w:after="120"/>
      <w:outlineLvl w:val="4"/>
    </w:pPr>
    <w:rPr>
      <w:rFonts w:eastAsiaTheme="majorEastAsia" w:cstheme="majorBidi"/>
      <w:b/>
      <w:color w:val="0041CF" w:themeColor="text2"/>
    </w:rPr>
  </w:style>
  <w:style w:type="paragraph" w:styleId="Heading6">
    <w:name w:val="heading 6"/>
    <w:basedOn w:val="Normal"/>
    <w:next w:val="Normal"/>
    <w:link w:val="Heading6Char"/>
    <w:uiPriority w:val="9"/>
    <w:semiHidden/>
    <w:unhideWhenUsed/>
    <w:rsid w:val="009D7CF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D7CF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D7CF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D7CF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WingateTablestyle">
    <w:name w:val="Wingate Table style"/>
    <w:basedOn w:val="TableNormal"/>
    <w:uiPriority w:val="99"/>
    <w:rsid w:val="003F7D00"/>
    <w:rPr>
      <w:color w:val="D8D8D8" w:themeColor="background2"/>
      <w:sz w:val="18"/>
    </w:rPr>
    <w:tblPr>
      <w:tblBorders>
        <w:top w:val="single" w:sz="4" w:space="0" w:color="0041CF" w:themeColor="text2"/>
        <w:bottom w:val="single" w:sz="4" w:space="0" w:color="0041CF" w:themeColor="text2"/>
        <w:insideH w:val="single" w:sz="4" w:space="0" w:color="0041CF" w:themeColor="text2"/>
      </w:tblBorders>
      <w:tblCellMar>
        <w:top w:w="28" w:type="dxa"/>
        <w:left w:w="85" w:type="dxa"/>
        <w:bottom w:w="28" w:type="dxa"/>
        <w:right w:w="85" w:type="dxa"/>
      </w:tblCellMar>
    </w:tblPr>
    <w:tblStylePr w:type="firstRow">
      <w:rPr>
        <w:rFonts w:asciiTheme="minorHAnsi" w:hAnsiTheme="minorHAnsi"/>
        <w:b/>
        <w:color w:val="0041CF" w:themeColor="text2"/>
        <w:sz w:val="18"/>
      </w:rPr>
      <w:tblPr/>
      <w:tcPr>
        <w:tcBorders>
          <w:top w:val="nil"/>
        </w:tcBorders>
      </w:tcPr>
    </w:tblStylePr>
    <w:tblStylePr w:type="lastRow">
      <w:rPr>
        <w:rFonts w:asciiTheme="minorHAnsi" w:hAnsiTheme="minorHAnsi"/>
        <w:b/>
        <w:sz w:val="18"/>
      </w:rPr>
    </w:tblStylePr>
    <w:tblStylePr w:type="firstCol">
      <w:rPr>
        <w:rFonts w:asciiTheme="minorHAnsi" w:hAnsiTheme="minorHAnsi"/>
        <w:b/>
        <w:color w:val="0041CF" w:themeColor="text2"/>
        <w:sz w:val="18"/>
      </w:rPr>
    </w:tblStylePr>
  </w:style>
  <w:style w:type="table" w:customStyle="1" w:styleId="Style1">
    <w:name w:val="Style1"/>
    <w:basedOn w:val="TableNormal"/>
    <w:uiPriority w:val="99"/>
    <w:rsid w:val="003F7D00"/>
    <w:tblPr/>
  </w:style>
  <w:style w:type="table" w:customStyle="1" w:styleId="Blackmores">
    <w:name w:val="Blackmores"/>
    <w:basedOn w:val="TableNormal"/>
    <w:uiPriority w:val="99"/>
    <w:rsid w:val="001D534C"/>
    <w:tblPr>
      <w:tblBorders>
        <w:insideH w:val="single" w:sz="4" w:space="0" w:color="0041CF" w:themeColor="text2"/>
      </w:tblBorders>
      <w:tblCellMar>
        <w:top w:w="28" w:type="dxa"/>
        <w:left w:w="85" w:type="dxa"/>
        <w:bottom w:w="28" w:type="dxa"/>
        <w:right w:w="85" w:type="dxa"/>
      </w:tblCellMar>
    </w:tblPr>
    <w:tcPr>
      <w:vAlign w:val="center"/>
    </w:tcPr>
    <w:tblStylePr w:type="firstRow">
      <w:rPr>
        <w:rFonts w:asciiTheme="majorHAnsi" w:hAnsiTheme="majorHAnsi"/>
        <w:b/>
        <w:color w:val="F8F8F8"/>
        <w:sz w:val="20"/>
      </w:rPr>
      <w:tblPr/>
      <w:tcPr>
        <w:shd w:val="clear" w:color="auto" w:fill="0041CF" w:themeFill="text2"/>
      </w:tcPr>
    </w:tblStylePr>
    <w:tblStylePr w:type="firstCol">
      <w:rPr>
        <w:rFonts w:asciiTheme="majorHAnsi" w:hAnsiTheme="majorHAnsi"/>
        <w:b/>
      </w:rPr>
      <w:tblPr/>
      <w:tcPr>
        <w:tcBorders>
          <w:insideH w:val="nil"/>
        </w:tcBorders>
        <w:shd w:val="clear" w:color="auto" w:fill="0041CF" w:themeFill="text2"/>
      </w:tcPr>
    </w:tblStylePr>
  </w:style>
  <w:style w:type="table" w:customStyle="1" w:styleId="Style2">
    <w:name w:val="Style2"/>
    <w:basedOn w:val="TableNormal"/>
    <w:uiPriority w:val="99"/>
    <w:rsid w:val="00825348"/>
    <w:tblPr>
      <w:tblStyleRowBandSize w:val="1"/>
      <w:tblBorders>
        <w:top w:val="single" w:sz="4" w:space="0" w:color="D8D8D8" w:themeColor="background2"/>
        <w:bottom w:val="single" w:sz="4" w:space="0" w:color="D8D8D8" w:themeColor="background2"/>
        <w:insideH w:val="single" w:sz="4" w:space="0" w:color="D8D8D8" w:themeColor="background2"/>
      </w:tblBorders>
    </w:tblPr>
    <w:tblStylePr w:type="firstRow">
      <w:pPr>
        <w:wordWrap/>
        <w:spacing w:beforeLines="0" w:before="0" w:beforeAutospacing="0" w:afterLines="0" w:after="0" w:afterAutospacing="0"/>
        <w:contextualSpacing/>
        <w:jc w:val="left"/>
      </w:pPr>
      <w:rPr>
        <w:rFonts w:asciiTheme="majorHAnsi" w:hAnsiTheme="majorHAnsi"/>
        <w:b/>
        <w:color w:val="FFFFFF" w:themeColor="background1"/>
        <w:sz w:val="20"/>
      </w:rPr>
      <w:tblPr/>
      <w:tcPr>
        <w:tcBorders>
          <w:top w:val="nil"/>
          <w:left w:val="nil"/>
          <w:bottom w:val="nil"/>
          <w:right w:val="nil"/>
          <w:insideH w:val="nil"/>
          <w:insideV w:val="nil"/>
          <w:tl2br w:val="nil"/>
          <w:tr2bl w:val="nil"/>
        </w:tcBorders>
        <w:shd w:val="clear" w:color="auto" w:fill="0041CF" w:themeFill="text2"/>
        <w:vAlign w:val="bottom"/>
      </w:tcPr>
    </w:tblStylePr>
    <w:tblStylePr w:type="lastRow">
      <w:rPr>
        <w:rFonts w:asciiTheme="minorHAnsi" w:hAnsiTheme="minorHAnsi"/>
        <w:b/>
        <w:color w:val="0041CF" w:themeColor="text2"/>
        <w:sz w:val="20"/>
      </w:rPr>
      <w:tblPr/>
      <w:tcPr>
        <w:tcBorders>
          <w:bottom w:val="single" w:sz="4" w:space="0" w:color="0041CF" w:themeColor="text2"/>
        </w:tcBorders>
      </w:tcPr>
    </w:tblStylePr>
    <w:tblStylePr w:type="firstCol">
      <w:rPr>
        <w:b/>
        <w:color w:val="FFFFFF" w:themeColor="background1"/>
      </w:rPr>
      <w:tblPr/>
      <w:tcPr>
        <w:tcBorders>
          <w:left w:val="nil"/>
        </w:tcBorders>
        <w:shd w:val="clear" w:color="auto" w:fill="0041CF" w:themeFill="text2"/>
      </w:tcPr>
    </w:tblStylePr>
    <w:tblStylePr w:type="lastCol">
      <w:tblPr/>
      <w:tcPr>
        <w:shd w:val="clear" w:color="auto" w:fill="F2F2F2" w:themeFill="background1" w:themeFillShade="F2"/>
      </w:tcPr>
    </w:tblStylePr>
    <w:tblStylePr w:type="band2Horz">
      <w:tblPr/>
      <w:tcPr>
        <w:shd w:val="clear" w:color="auto" w:fill="F2F2F2" w:themeFill="background1" w:themeFillShade="F2"/>
      </w:tcPr>
    </w:tblStylePr>
  </w:style>
  <w:style w:type="paragraph" w:styleId="TOC1">
    <w:name w:val="toc 1"/>
    <w:basedOn w:val="Normal"/>
    <w:next w:val="Normal"/>
    <w:autoRedefine/>
    <w:uiPriority w:val="39"/>
    <w:unhideWhenUsed/>
    <w:rsid w:val="00E842BB"/>
    <w:pPr>
      <w:tabs>
        <w:tab w:val="right" w:pos="9781"/>
      </w:tabs>
      <w:spacing w:before="360" w:after="240"/>
    </w:pPr>
    <w:rPr>
      <w:rFonts w:eastAsiaTheme="minorEastAsia"/>
      <w:b/>
      <w:bCs/>
      <w:caps/>
      <w:noProof/>
      <w:color w:val="1A0083" w:themeColor="accent1"/>
      <w:sz w:val="24"/>
      <w:szCs w:val="24"/>
      <w:lang w:eastAsia="zh-CN"/>
    </w:rPr>
  </w:style>
  <w:style w:type="character" w:customStyle="1" w:styleId="Heading1Char">
    <w:name w:val="Heading 1 Char"/>
    <w:basedOn w:val="DefaultParagraphFont"/>
    <w:link w:val="Heading1"/>
    <w:uiPriority w:val="9"/>
    <w:rsid w:val="00AD4A5D"/>
    <w:rPr>
      <w:rFonts w:asciiTheme="majorHAnsi" w:eastAsiaTheme="majorEastAsia" w:hAnsiTheme="majorHAnsi" w:cstheme="majorBidi"/>
      <w:b/>
      <w:color w:val="0041CF" w:themeColor="text2"/>
      <w:sz w:val="48"/>
      <w:szCs w:val="40"/>
    </w:rPr>
  </w:style>
  <w:style w:type="character" w:customStyle="1" w:styleId="Heading2Char">
    <w:name w:val="Heading 2 Char"/>
    <w:basedOn w:val="DefaultParagraphFont"/>
    <w:link w:val="Heading2"/>
    <w:uiPriority w:val="9"/>
    <w:rsid w:val="003E4729"/>
    <w:rPr>
      <w:rFonts w:asciiTheme="majorHAnsi" w:eastAsiaTheme="majorEastAsia" w:hAnsiTheme="majorHAnsi" w:cstheme="majorBidi"/>
      <w:b/>
      <w:caps/>
      <w:color w:val="1A0083" w:themeColor="accent1"/>
      <w:sz w:val="32"/>
      <w:szCs w:val="32"/>
    </w:rPr>
  </w:style>
  <w:style w:type="character" w:customStyle="1" w:styleId="Heading3Char">
    <w:name w:val="Heading 3 Char"/>
    <w:basedOn w:val="DefaultParagraphFont"/>
    <w:link w:val="Heading3"/>
    <w:uiPriority w:val="9"/>
    <w:rsid w:val="003E4729"/>
    <w:rPr>
      <w:rFonts w:eastAsiaTheme="majorEastAsia" w:cstheme="majorBidi"/>
      <w:b/>
      <w:color w:val="0041CF" w:themeColor="text2"/>
      <w:sz w:val="24"/>
      <w:szCs w:val="28"/>
    </w:rPr>
  </w:style>
  <w:style w:type="character" w:customStyle="1" w:styleId="Heading4Char">
    <w:name w:val="Heading 4 Char"/>
    <w:basedOn w:val="DefaultParagraphFont"/>
    <w:link w:val="Heading4"/>
    <w:uiPriority w:val="9"/>
    <w:rsid w:val="003E4729"/>
    <w:rPr>
      <w:rFonts w:eastAsiaTheme="majorEastAsia" w:cstheme="majorBidi"/>
      <w:b/>
      <w:iCs/>
      <w:caps/>
      <w:color w:val="1A0083" w:themeColor="accent1"/>
    </w:rPr>
  </w:style>
  <w:style w:type="character" w:customStyle="1" w:styleId="Heading5Char">
    <w:name w:val="Heading 5 Char"/>
    <w:basedOn w:val="DefaultParagraphFont"/>
    <w:link w:val="Heading5"/>
    <w:uiPriority w:val="9"/>
    <w:rsid w:val="003E4729"/>
    <w:rPr>
      <w:rFonts w:eastAsiaTheme="majorEastAsia" w:cstheme="majorBidi"/>
      <w:b/>
      <w:color w:val="0041CF" w:themeColor="text2"/>
    </w:rPr>
  </w:style>
  <w:style w:type="character" w:customStyle="1" w:styleId="Heading6Char">
    <w:name w:val="Heading 6 Char"/>
    <w:basedOn w:val="DefaultParagraphFont"/>
    <w:link w:val="Heading6"/>
    <w:uiPriority w:val="9"/>
    <w:semiHidden/>
    <w:rsid w:val="009D7CF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D7CF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D7CF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D7CFA"/>
    <w:rPr>
      <w:rFonts w:eastAsiaTheme="majorEastAsia" w:cstheme="majorBidi"/>
      <w:color w:val="272727" w:themeColor="text1" w:themeTint="D8"/>
    </w:rPr>
  </w:style>
  <w:style w:type="paragraph" w:styleId="Title">
    <w:name w:val="Title"/>
    <w:basedOn w:val="Normal"/>
    <w:next w:val="Normal"/>
    <w:link w:val="TitleChar"/>
    <w:uiPriority w:val="10"/>
    <w:qFormat/>
    <w:rsid w:val="00D82398"/>
    <w:pPr>
      <w:spacing w:before="0" w:after="440" w:line="216" w:lineRule="auto"/>
      <w:contextualSpacing/>
    </w:pPr>
    <w:rPr>
      <w:rFonts w:asciiTheme="majorHAnsi" w:eastAsiaTheme="majorEastAsia" w:hAnsiTheme="majorHAnsi" w:cstheme="majorBidi"/>
      <w:b/>
      <w:color w:val="1A0083" w:themeColor="accent1"/>
      <w:spacing w:val="-10"/>
      <w:kern w:val="28"/>
      <w:sz w:val="72"/>
      <w:szCs w:val="56"/>
    </w:rPr>
  </w:style>
  <w:style w:type="character" w:customStyle="1" w:styleId="TitleChar">
    <w:name w:val="Title Char"/>
    <w:basedOn w:val="DefaultParagraphFont"/>
    <w:link w:val="Title"/>
    <w:uiPriority w:val="10"/>
    <w:rsid w:val="00D82398"/>
    <w:rPr>
      <w:rFonts w:asciiTheme="majorHAnsi" w:eastAsiaTheme="majorEastAsia" w:hAnsiTheme="majorHAnsi" w:cstheme="majorBidi"/>
      <w:b/>
      <w:color w:val="1A0083" w:themeColor="accent1"/>
      <w:spacing w:val="-10"/>
      <w:kern w:val="28"/>
      <w:sz w:val="72"/>
      <w:szCs w:val="56"/>
    </w:rPr>
  </w:style>
  <w:style w:type="paragraph" w:styleId="Subtitle">
    <w:name w:val="Subtitle"/>
    <w:basedOn w:val="Normal"/>
    <w:next w:val="Normal"/>
    <w:link w:val="SubtitleChar"/>
    <w:uiPriority w:val="11"/>
    <w:qFormat/>
    <w:rsid w:val="0067216C"/>
    <w:pPr>
      <w:numPr>
        <w:ilvl w:val="1"/>
      </w:numPr>
      <w:spacing w:before="360" w:after="0"/>
    </w:pPr>
    <w:rPr>
      <w:rFonts w:eastAsiaTheme="majorEastAsia" w:cstheme="majorBidi"/>
      <w:color w:val="000000" w:themeColor="text1"/>
      <w:sz w:val="32"/>
      <w:szCs w:val="28"/>
    </w:rPr>
  </w:style>
  <w:style w:type="character" w:customStyle="1" w:styleId="SubtitleChar">
    <w:name w:val="Subtitle Char"/>
    <w:basedOn w:val="DefaultParagraphFont"/>
    <w:link w:val="Subtitle"/>
    <w:uiPriority w:val="11"/>
    <w:rsid w:val="0067216C"/>
    <w:rPr>
      <w:rFonts w:eastAsiaTheme="majorEastAsia" w:cstheme="majorBidi"/>
      <w:color w:val="000000" w:themeColor="text1"/>
      <w:sz w:val="32"/>
      <w:szCs w:val="28"/>
    </w:rPr>
  </w:style>
  <w:style w:type="paragraph" w:styleId="Quote">
    <w:name w:val="Quote"/>
    <w:basedOn w:val="Normal"/>
    <w:next w:val="Normal"/>
    <w:link w:val="QuoteChar"/>
    <w:uiPriority w:val="29"/>
    <w:rsid w:val="00D43CC1"/>
    <w:pPr>
      <w:spacing w:before="160"/>
      <w:jc w:val="center"/>
    </w:pPr>
    <w:rPr>
      <w:b/>
      <w:iCs/>
      <w:color w:val="F26811" w:themeColor="accent2"/>
      <w:sz w:val="24"/>
    </w:rPr>
  </w:style>
  <w:style w:type="character" w:customStyle="1" w:styleId="QuoteChar">
    <w:name w:val="Quote Char"/>
    <w:basedOn w:val="DefaultParagraphFont"/>
    <w:link w:val="Quote"/>
    <w:uiPriority w:val="29"/>
    <w:rsid w:val="00D43CC1"/>
    <w:rPr>
      <w:b/>
      <w:iCs/>
      <w:color w:val="F26811" w:themeColor="accent2"/>
      <w:sz w:val="24"/>
    </w:rPr>
  </w:style>
  <w:style w:type="paragraph" w:styleId="ListParagraph">
    <w:name w:val="List Paragraph"/>
    <w:basedOn w:val="Normal"/>
    <w:link w:val="ListParagraphChar"/>
    <w:uiPriority w:val="34"/>
    <w:qFormat/>
    <w:rsid w:val="009D7CFA"/>
    <w:pPr>
      <w:ind w:left="720"/>
      <w:contextualSpacing/>
    </w:pPr>
  </w:style>
  <w:style w:type="paragraph" w:styleId="NoSpacing">
    <w:name w:val="No Spacing"/>
    <w:link w:val="NoSpacingChar"/>
    <w:uiPriority w:val="1"/>
    <w:rsid w:val="009D7CFA"/>
    <w:pPr>
      <w:spacing w:after="0" w:line="240" w:lineRule="auto"/>
    </w:pPr>
    <w:rPr>
      <w:rFonts w:eastAsiaTheme="minorEastAsia"/>
      <w:kern w:val="0"/>
      <w:sz w:val="22"/>
      <w:szCs w:val="22"/>
      <w:lang w:val="en-US"/>
      <w14:ligatures w14:val="none"/>
    </w:rPr>
  </w:style>
  <w:style w:type="character" w:customStyle="1" w:styleId="NoSpacingChar">
    <w:name w:val="No Spacing Char"/>
    <w:basedOn w:val="DefaultParagraphFont"/>
    <w:link w:val="NoSpacing"/>
    <w:uiPriority w:val="1"/>
    <w:rsid w:val="009D7CFA"/>
    <w:rPr>
      <w:rFonts w:eastAsiaTheme="minorEastAsia"/>
      <w:color w:val="auto"/>
      <w:kern w:val="0"/>
      <w:sz w:val="22"/>
      <w:szCs w:val="22"/>
      <w:lang w:val="en-US"/>
      <w14:ligatures w14:val="none"/>
    </w:rPr>
  </w:style>
  <w:style w:type="paragraph" w:styleId="TOCHeading">
    <w:name w:val="TOC Heading"/>
    <w:basedOn w:val="Heading1"/>
    <w:next w:val="Normal"/>
    <w:uiPriority w:val="39"/>
    <w:unhideWhenUsed/>
    <w:qFormat/>
    <w:rsid w:val="00FF3444"/>
    <w:pPr>
      <w:spacing w:before="240" w:after="0" w:line="259" w:lineRule="auto"/>
      <w:outlineLvl w:val="9"/>
    </w:pPr>
    <w:rPr>
      <w:kern w:val="0"/>
      <w:szCs w:val="32"/>
      <w:lang w:val="en-US"/>
      <w14:ligatures w14:val="none"/>
    </w:rPr>
  </w:style>
  <w:style w:type="table" w:customStyle="1" w:styleId="MaloTable01">
    <w:name w:val="Malo Table 01"/>
    <w:basedOn w:val="TableNormal"/>
    <w:uiPriority w:val="99"/>
    <w:rsid w:val="009D7CFA"/>
    <w:pPr>
      <w:spacing w:after="80" w:line="240" w:lineRule="auto"/>
    </w:pPr>
    <w:rPr>
      <w:kern w:val="0"/>
      <w14:ligatures w14:val="none"/>
    </w:rPr>
    <w:tblPr>
      <w:tblStyleRowBandSize w:val="1"/>
      <w:tblStyleColBandSize w:val="1"/>
      <w:tblBorders>
        <w:top w:val="single" w:sz="4" w:space="0" w:color="1A0083" w:themeColor="accent1"/>
        <w:bottom w:val="single" w:sz="12" w:space="0" w:color="1A0083" w:themeColor="accent1"/>
        <w:insideH w:val="single" w:sz="4" w:space="0" w:color="1A0083" w:themeColor="accent1"/>
      </w:tblBorders>
    </w:tblPr>
    <w:tcPr>
      <w:vAlign w:val="center"/>
    </w:tcPr>
    <w:tblStylePr w:type="firstRow">
      <w:rPr>
        <w:b/>
        <w:color w:val="FFFFFF" w:themeColor="background1"/>
      </w:rPr>
      <w:tblPr/>
      <w:tcPr>
        <w:shd w:val="clear" w:color="auto" w:fill="1A0083" w:themeFill="accent1"/>
      </w:tcPr>
    </w:tblStylePr>
    <w:tblStylePr w:type="firstCol">
      <w:rPr>
        <w:b w:val="0"/>
      </w:rPr>
    </w:tblStylePr>
    <w:tblStylePr w:type="lastCol">
      <w:tblPr/>
      <w:tcPr>
        <w:shd w:val="clear" w:color="auto" w:fill="E3E0DD"/>
      </w:tcPr>
    </w:tblStylePr>
    <w:tblStylePr w:type="band1Vert">
      <w:tblPr/>
      <w:tcPr>
        <w:shd w:val="clear" w:color="auto" w:fill="E3E0DD"/>
      </w:tcPr>
    </w:tblStylePr>
    <w:tblStylePr w:type="band2Horz">
      <w:tblPr/>
      <w:tcPr>
        <w:shd w:val="clear" w:color="auto" w:fill="E3E0DD"/>
      </w:tcPr>
    </w:tblStylePr>
  </w:style>
  <w:style w:type="table" w:styleId="TableGrid">
    <w:name w:val="Table Grid"/>
    <w:basedOn w:val="TableNormal"/>
    <w:uiPriority w:val="39"/>
    <w:rsid w:val="009D7C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71BCE"/>
    <w:pPr>
      <w:spacing w:before="0" w:after="40" w:line="240" w:lineRule="auto"/>
    </w:pPr>
    <w:rPr>
      <w:sz w:val="16"/>
    </w:rPr>
  </w:style>
  <w:style w:type="character" w:customStyle="1" w:styleId="FootnoteTextChar">
    <w:name w:val="Footnote Text Char"/>
    <w:basedOn w:val="DefaultParagraphFont"/>
    <w:link w:val="FootnoteText"/>
    <w:uiPriority w:val="99"/>
    <w:semiHidden/>
    <w:rsid w:val="00871BCE"/>
    <w:rPr>
      <w:sz w:val="16"/>
    </w:rPr>
  </w:style>
  <w:style w:type="character" w:styleId="FootnoteReference">
    <w:name w:val="footnote reference"/>
    <w:basedOn w:val="DefaultParagraphFont"/>
    <w:uiPriority w:val="99"/>
    <w:semiHidden/>
    <w:unhideWhenUsed/>
    <w:rsid w:val="009D7CFA"/>
    <w:rPr>
      <w:vertAlign w:val="superscript"/>
    </w:rPr>
  </w:style>
  <w:style w:type="paragraph" w:styleId="ListBullet">
    <w:name w:val="List Bullet"/>
    <w:basedOn w:val="Normal"/>
    <w:uiPriority w:val="99"/>
    <w:unhideWhenUsed/>
    <w:qFormat/>
    <w:rsid w:val="00BD2B2B"/>
    <w:pPr>
      <w:numPr>
        <w:numId w:val="1"/>
      </w:numPr>
      <w:ind w:left="340" w:hanging="340"/>
    </w:pPr>
  </w:style>
  <w:style w:type="paragraph" w:styleId="ListBullet2">
    <w:name w:val="List Bullet 2"/>
    <w:basedOn w:val="Normal"/>
    <w:uiPriority w:val="99"/>
    <w:unhideWhenUsed/>
    <w:qFormat/>
    <w:rsid w:val="00BD2B2B"/>
    <w:pPr>
      <w:numPr>
        <w:numId w:val="2"/>
      </w:numPr>
      <w:ind w:left="680" w:hanging="340"/>
    </w:pPr>
  </w:style>
  <w:style w:type="paragraph" w:styleId="ListBullet3">
    <w:name w:val="List Bullet 3"/>
    <w:basedOn w:val="Normal"/>
    <w:uiPriority w:val="99"/>
    <w:unhideWhenUsed/>
    <w:qFormat/>
    <w:rsid w:val="00BD2B2B"/>
    <w:pPr>
      <w:numPr>
        <w:numId w:val="3"/>
      </w:numPr>
      <w:ind w:left="1020" w:hanging="340"/>
    </w:pPr>
  </w:style>
  <w:style w:type="paragraph" w:styleId="ListNumber">
    <w:name w:val="List Number"/>
    <w:basedOn w:val="Normal"/>
    <w:uiPriority w:val="99"/>
    <w:unhideWhenUsed/>
    <w:qFormat/>
    <w:rsid w:val="009D7CFA"/>
    <w:pPr>
      <w:numPr>
        <w:numId w:val="4"/>
      </w:numPr>
      <w:contextualSpacing/>
    </w:pPr>
  </w:style>
  <w:style w:type="paragraph" w:styleId="ListNumber2">
    <w:name w:val="List Number 2"/>
    <w:basedOn w:val="Normal"/>
    <w:uiPriority w:val="99"/>
    <w:unhideWhenUsed/>
    <w:qFormat/>
    <w:rsid w:val="009D7CFA"/>
    <w:pPr>
      <w:numPr>
        <w:ilvl w:val="1"/>
        <w:numId w:val="4"/>
      </w:numPr>
      <w:contextualSpacing/>
    </w:pPr>
  </w:style>
  <w:style w:type="paragraph" w:styleId="ListNumber3">
    <w:name w:val="List Number 3"/>
    <w:basedOn w:val="Normal"/>
    <w:uiPriority w:val="99"/>
    <w:unhideWhenUsed/>
    <w:qFormat/>
    <w:rsid w:val="009D7CFA"/>
    <w:pPr>
      <w:numPr>
        <w:ilvl w:val="2"/>
        <w:numId w:val="4"/>
      </w:numPr>
      <w:contextualSpacing/>
    </w:pPr>
  </w:style>
  <w:style w:type="paragraph" w:customStyle="1" w:styleId="Coverspacer">
    <w:name w:val="Cover spacer"/>
    <w:basedOn w:val="Normal"/>
    <w:rsid w:val="000767E2"/>
    <w:pPr>
      <w:spacing w:before="0" w:after="4000" w:line="240" w:lineRule="auto"/>
    </w:pPr>
  </w:style>
  <w:style w:type="paragraph" w:styleId="Header">
    <w:name w:val="header"/>
    <w:basedOn w:val="Normal"/>
    <w:link w:val="HeaderChar"/>
    <w:uiPriority w:val="99"/>
    <w:unhideWhenUsed/>
    <w:rsid w:val="000767E2"/>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0767E2"/>
  </w:style>
  <w:style w:type="paragraph" w:styleId="Footer">
    <w:name w:val="footer"/>
    <w:basedOn w:val="Normal"/>
    <w:link w:val="FooterChar"/>
    <w:uiPriority w:val="99"/>
    <w:unhideWhenUsed/>
    <w:rsid w:val="000767E2"/>
    <w:pPr>
      <w:tabs>
        <w:tab w:val="center" w:pos="4513"/>
        <w:tab w:val="right" w:pos="9026"/>
      </w:tabs>
      <w:spacing w:before="0" w:after="0" w:line="240" w:lineRule="auto"/>
    </w:pPr>
    <w:rPr>
      <w:sz w:val="16"/>
    </w:rPr>
  </w:style>
  <w:style w:type="character" w:customStyle="1" w:styleId="FooterChar">
    <w:name w:val="Footer Char"/>
    <w:basedOn w:val="DefaultParagraphFont"/>
    <w:link w:val="Footer"/>
    <w:uiPriority w:val="99"/>
    <w:rsid w:val="000767E2"/>
    <w:rPr>
      <w:sz w:val="16"/>
    </w:rPr>
  </w:style>
  <w:style w:type="paragraph" w:styleId="TOC2">
    <w:name w:val="toc 2"/>
    <w:basedOn w:val="Normal"/>
    <w:next w:val="Normal"/>
    <w:autoRedefine/>
    <w:uiPriority w:val="39"/>
    <w:unhideWhenUsed/>
    <w:rsid w:val="00DD61D3"/>
    <w:pPr>
      <w:tabs>
        <w:tab w:val="right" w:pos="9781"/>
      </w:tabs>
      <w:spacing w:before="0" w:after="240"/>
    </w:pPr>
    <w:rPr>
      <w:color w:val="000000" w:themeColor="text1"/>
    </w:rPr>
  </w:style>
  <w:style w:type="paragraph" w:styleId="TOC3">
    <w:name w:val="toc 3"/>
    <w:basedOn w:val="Normal"/>
    <w:next w:val="Normal"/>
    <w:autoRedefine/>
    <w:uiPriority w:val="39"/>
    <w:unhideWhenUsed/>
    <w:rsid w:val="00774204"/>
    <w:pPr>
      <w:spacing w:after="100"/>
      <w:ind w:left="400"/>
    </w:pPr>
  </w:style>
  <w:style w:type="character" w:styleId="Hyperlink">
    <w:name w:val="Hyperlink"/>
    <w:basedOn w:val="DefaultParagraphFont"/>
    <w:uiPriority w:val="99"/>
    <w:unhideWhenUsed/>
    <w:rsid w:val="00774204"/>
    <w:rPr>
      <w:color w:val="1A0083" w:themeColor="hyperlink"/>
      <w:u w:val="single"/>
    </w:rPr>
  </w:style>
  <w:style w:type="table" w:customStyle="1" w:styleId="Tablestyle1">
    <w:name w:val="_Table style 1"/>
    <w:basedOn w:val="TableNormal"/>
    <w:uiPriority w:val="99"/>
    <w:rsid w:val="00E97541"/>
    <w:pPr>
      <w:spacing w:before="40" w:after="40"/>
    </w:pPr>
    <w:tblPr>
      <w:tblStyleRowBandSize w:val="1"/>
      <w:tblBorders>
        <w:top w:val="single" w:sz="6" w:space="0" w:color="F26811" w:themeColor="accent2"/>
        <w:bottom w:val="single" w:sz="6" w:space="0" w:color="F26811" w:themeColor="accent2"/>
        <w:insideH w:val="single" w:sz="2" w:space="0" w:color="BFBFBF" w:themeColor="background1" w:themeShade="BF"/>
      </w:tblBorders>
      <w:tblCellMar>
        <w:top w:w="28" w:type="dxa"/>
        <w:left w:w="85" w:type="dxa"/>
        <w:bottom w:w="28" w:type="dxa"/>
        <w:right w:w="85" w:type="dxa"/>
      </w:tblCellMar>
    </w:tblPr>
    <w:tblStylePr w:type="firstRow">
      <w:rPr>
        <w:b/>
        <w:i w:val="0"/>
        <w:color w:val="F26811" w:themeColor="accent2"/>
      </w:rPr>
      <w:tblPr/>
      <w:tcPr>
        <w:tcBorders>
          <w:top w:val="single" w:sz="6" w:space="0" w:color="F26811" w:themeColor="accent2"/>
          <w:left w:val="nil"/>
          <w:bottom w:val="single" w:sz="6" w:space="0" w:color="F26811" w:themeColor="accent2"/>
          <w:right w:val="nil"/>
          <w:insideH w:val="nil"/>
          <w:insideV w:val="nil"/>
          <w:tl2br w:val="nil"/>
          <w:tr2bl w:val="nil"/>
        </w:tcBorders>
      </w:tcPr>
    </w:tblStylePr>
    <w:tblStylePr w:type="lastRow">
      <w:rPr>
        <w:b/>
      </w:rPr>
      <w:tblPr/>
      <w:tcPr>
        <w:tcBorders>
          <w:top w:val="single" w:sz="6" w:space="0" w:color="F26811" w:themeColor="accent2"/>
          <w:left w:val="nil"/>
          <w:bottom w:val="single" w:sz="6" w:space="0" w:color="F26811" w:themeColor="accent2"/>
          <w:right w:val="nil"/>
          <w:insideH w:val="nil"/>
          <w:insideV w:val="nil"/>
          <w:tl2br w:val="nil"/>
          <w:tr2bl w:val="nil"/>
        </w:tcBorders>
      </w:tcPr>
    </w:tblStylePr>
    <w:tblStylePr w:type="firstCol">
      <w:tblPr/>
      <w:tcPr>
        <w:shd w:val="clear" w:color="auto" w:fill="F2F2F2" w:themeFill="background1" w:themeFillShade="F2"/>
      </w:tcPr>
    </w:tblStylePr>
    <w:tblStylePr w:type="band2Horz">
      <w:tblPr/>
      <w:tcPr>
        <w:shd w:val="clear" w:color="auto" w:fill="F2F2F2" w:themeFill="background1" w:themeFillShade="F2"/>
      </w:tcPr>
    </w:tblStylePr>
  </w:style>
  <w:style w:type="table" w:customStyle="1" w:styleId="Tablestyle2">
    <w:name w:val="_Table style 2"/>
    <w:basedOn w:val="Tablestyle1"/>
    <w:uiPriority w:val="99"/>
    <w:rsid w:val="00783D15"/>
    <w:tblPr>
      <w:tblBorders>
        <w:top w:val="single" w:sz="2" w:space="0" w:color="BFBFBF" w:themeColor="background1" w:themeShade="BF"/>
        <w:bottom w:val="single" w:sz="2" w:space="0" w:color="BFBFBF" w:themeColor="background1" w:themeShade="BF"/>
        <w:insideH w:val="single" w:sz="4" w:space="0" w:color="BFBFBF" w:themeColor="background1" w:themeShade="BF"/>
      </w:tblBorders>
    </w:tblPr>
    <w:tblStylePr w:type="firstRow">
      <w:rPr>
        <w:b/>
        <w:i w:val="0"/>
        <w:color w:val="FFFFFF" w:themeColor="background1"/>
      </w:rPr>
      <w:tblPr/>
      <w:tcPr>
        <w:tcBorders>
          <w:top w:val="nil"/>
          <w:left w:val="nil"/>
          <w:bottom w:val="nil"/>
          <w:right w:val="nil"/>
          <w:insideH w:val="nil"/>
          <w:insideV w:val="nil"/>
          <w:tl2br w:val="nil"/>
          <w:tr2bl w:val="nil"/>
        </w:tcBorders>
        <w:shd w:val="clear" w:color="auto" w:fill="1A0083" w:themeFill="accent1"/>
      </w:tcPr>
    </w:tblStylePr>
    <w:tblStylePr w:type="lastRow">
      <w:rPr>
        <w:b/>
      </w:rPr>
      <w:tblPr/>
      <w:tcPr>
        <w:tcBorders>
          <w:top w:val="single" w:sz="8" w:space="0" w:color="1A0083" w:themeColor="accent1"/>
          <w:left w:val="nil"/>
          <w:bottom w:val="single" w:sz="8" w:space="0" w:color="1A0083" w:themeColor="accent1"/>
          <w:right w:val="nil"/>
          <w:insideH w:val="nil"/>
          <w:insideV w:val="nil"/>
          <w:tl2br w:val="nil"/>
          <w:tr2bl w:val="nil"/>
        </w:tcBorders>
      </w:tcPr>
    </w:tblStylePr>
    <w:tblStylePr w:type="firstCol">
      <w:tblPr/>
      <w:tcPr>
        <w:shd w:val="clear" w:color="auto" w:fill="F2F2F2" w:themeFill="background1" w:themeFillShade="F2"/>
      </w:tcPr>
    </w:tblStylePr>
    <w:tblStylePr w:type="band2Horz">
      <w:tblPr/>
      <w:tcPr>
        <w:shd w:val="clear" w:color="auto" w:fill="F2F2F2" w:themeFill="background1" w:themeFillShade="F2"/>
      </w:tcPr>
    </w:tblStylePr>
  </w:style>
  <w:style w:type="paragraph" w:customStyle="1" w:styleId="Highlight">
    <w:name w:val="Highlight"/>
    <w:basedOn w:val="Normal"/>
    <w:qFormat/>
    <w:rsid w:val="00FF3444"/>
    <w:pPr>
      <w:spacing w:before="240" w:after="360"/>
    </w:pPr>
    <w:rPr>
      <w:b/>
      <w:color w:val="F26811" w:themeColor="accent2"/>
      <w:sz w:val="28"/>
    </w:rPr>
  </w:style>
  <w:style w:type="paragraph" w:customStyle="1" w:styleId="Introparagraph">
    <w:name w:val="Intro paragraph"/>
    <w:basedOn w:val="Normal"/>
    <w:qFormat/>
    <w:rsid w:val="005B2C59"/>
    <w:rPr>
      <w:b/>
    </w:rPr>
  </w:style>
  <w:style w:type="paragraph" w:customStyle="1" w:styleId="CoverDate">
    <w:name w:val="Cover_Date"/>
    <w:basedOn w:val="Normal"/>
    <w:rsid w:val="00D60A25"/>
    <w:pPr>
      <w:spacing w:before="0" w:after="120"/>
      <w:ind w:left="284"/>
    </w:pPr>
  </w:style>
  <w:style w:type="paragraph" w:customStyle="1" w:styleId="DividerNumber">
    <w:name w:val="Divider_Number"/>
    <w:basedOn w:val="Normal"/>
    <w:qFormat/>
    <w:rsid w:val="00D227FC"/>
    <w:pPr>
      <w:ind w:left="-28"/>
    </w:pPr>
    <w:rPr>
      <w:sz w:val="380"/>
      <w:szCs w:val="380"/>
    </w:rPr>
  </w:style>
  <w:style w:type="paragraph" w:customStyle="1" w:styleId="Dividertitle">
    <w:name w:val="Divider title"/>
    <w:basedOn w:val="Title"/>
    <w:qFormat/>
    <w:rsid w:val="00FF651C"/>
  </w:style>
  <w:style w:type="character" w:customStyle="1" w:styleId="ListParagraphChar">
    <w:name w:val="List Paragraph Char"/>
    <w:basedOn w:val="DefaultParagraphFont"/>
    <w:link w:val="ListParagraph"/>
    <w:uiPriority w:val="34"/>
    <w:locked/>
    <w:rsid w:val="00197235"/>
  </w:style>
  <w:style w:type="table" w:customStyle="1" w:styleId="DefaultTableBlack">
    <w:name w:val="Default Table Black"/>
    <w:basedOn w:val="TableNormal"/>
    <w:uiPriority w:val="99"/>
    <w:rsid w:val="005E32CB"/>
    <w:pPr>
      <w:spacing w:before="0" w:after="60" w:line="240" w:lineRule="auto"/>
    </w:pPr>
    <w:rPr>
      <w:sz w:val="24"/>
      <w:szCs w:val="24"/>
    </w:rPr>
    <w:tblPr>
      <w:tblStyleRowBandSize w:val="1"/>
      <w:tblBorders>
        <w:top w:val="single" w:sz="4" w:space="0" w:color="CCCCCC" w:themeColor="text1" w:themeTint="33"/>
        <w:left w:val="single" w:sz="4" w:space="0" w:color="CCCCCC" w:themeColor="text1" w:themeTint="33"/>
        <w:bottom w:val="single" w:sz="4" w:space="0" w:color="CCCCCC" w:themeColor="text1" w:themeTint="33"/>
        <w:right w:val="single" w:sz="4" w:space="0" w:color="CCCCCC" w:themeColor="text1" w:themeTint="33"/>
        <w:insideH w:val="single" w:sz="4" w:space="0" w:color="CCCCCC" w:themeColor="text1" w:themeTint="33"/>
        <w:insideV w:val="single" w:sz="4" w:space="0" w:color="CCCCCC" w:themeColor="text1" w:themeTint="33"/>
      </w:tblBorders>
    </w:tblPr>
    <w:tcPr>
      <w:shd w:val="clear" w:color="auto" w:fill="auto"/>
    </w:tcPr>
    <w:tblStylePr w:type="firstRow">
      <w:rPr>
        <w:rFonts w:ascii="Arial" w:hAnsi="Arial"/>
        <w:b/>
        <w:sz w:val="24"/>
      </w:rPr>
      <w:tblPr/>
      <w:tcPr>
        <w:shd w:val="clear" w:color="auto" w:fill="000000" w:themeFill="text1"/>
      </w:tcPr>
    </w:tblStylePr>
    <w:tblStylePr w:type="band1Horz">
      <w:tblPr/>
      <w:tcPr>
        <w:shd w:val="clear" w:color="auto" w:fill="CCCCCC" w:themeFill="background2"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7727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aul2\AppData\Local\Microsoft\Windows\INetCache\Content.Outlook\SL397EF4\MSQ_Report%20template.dotx" TargetMode="External"/></Relationships>
</file>

<file path=word/theme/theme1.xml><?xml version="1.0" encoding="utf-8"?>
<a:theme xmlns:a="http://schemas.openxmlformats.org/drawingml/2006/main" name="Office Theme">
  <a:themeElements>
    <a:clrScheme name="_MSQ">
      <a:dk1>
        <a:sysClr val="windowText" lastClr="000000"/>
      </a:dk1>
      <a:lt1>
        <a:sysClr val="window" lastClr="FFFFFF"/>
      </a:lt1>
      <a:dk2>
        <a:srgbClr val="0041CF"/>
      </a:dk2>
      <a:lt2>
        <a:srgbClr val="D8D8D8"/>
      </a:lt2>
      <a:accent1>
        <a:srgbClr val="1A0083"/>
      </a:accent1>
      <a:accent2>
        <a:srgbClr val="F26811"/>
      </a:accent2>
      <a:accent3>
        <a:srgbClr val="0041CF"/>
      </a:accent3>
      <a:accent4>
        <a:srgbClr val="FEA367"/>
      </a:accent4>
      <a:accent5>
        <a:srgbClr val="99B3EC"/>
      </a:accent5>
      <a:accent6>
        <a:srgbClr val="FFE0CC"/>
      </a:accent6>
      <a:hlink>
        <a:srgbClr val="1A0083"/>
      </a:hlink>
      <a:folHlink>
        <a:srgbClr val="0041CF"/>
      </a:folHlink>
    </a:clrScheme>
    <a:fontScheme name="Custom 8">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lnDef>
      <a:spPr>
        <a:ln w="12700">
          <a:solidFill>
            <a:schemeClr val="accent1"/>
          </a:solidFill>
        </a:ln>
      </a:spPr>
      <a:bodyPr/>
      <a:lstStyle/>
      <a:style>
        <a:lnRef idx="2">
          <a:schemeClr val="accent1"/>
        </a:lnRef>
        <a:fillRef idx="0">
          <a:schemeClr val="accent1"/>
        </a:fillRef>
        <a:effectRef idx="1">
          <a:schemeClr val="accent1"/>
        </a:effectRef>
        <a:fontRef idx="minor">
          <a:schemeClr val="tx1"/>
        </a:fontRef>
      </a:style>
    </a:lnDef>
    <a:txDef>
      <a:spPr>
        <a:noFill/>
        <a:ln w="6350">
          <a:noFill/>
        </a:ln>
      </a:spPr>
      <a:bodyPr wrap="square" lIns="0" tIns="0" rIns="0" bIns="0" rtlCol="0"/>
      <a:lstStyle/>
    </a:txDef>
  </a:objectDefaults>
  <a:extraClrSchemeLst/>
  <a:custClrLst>
    <a:custClr name="Accent 1 alt">
      <a:srgbClr val="030083"/>
    </a:custClr>
    <a:custClr name="Accent 2 alt">
      <a:srgbClr val="0041CF"/>
    </a:custClr>
    <a:custClr name="Accent 3 alt">
      <a:srgbClr val="668DE2"/>
    </a:custClr>
    <a:custClr name="Accent 4 alt">
      <a:srgbClr val="99B3EC"/>
    </a:custClr>
    <a:custClr name="Accent 5 alt">
      <a:srgbClr val="CCD9F5"/>
    </a:custClr>
    <a:custClr name="Accent 6 alt">
      <a:srgbClr val="E6E7E8"/>
    </a:custClr>
  </a:custClrLst>
  <a:extLst>
    <a:ext uri="{05A4C25C-085E-4340-85A3-A5531E510DB2}">
      <thm15:themeFamily xmlns:thm15="http://schemas.microsoft.com/office/thememl/2012/main" name="Presentation1" id="{D427517B-4CA3-46CF-A277-7D08A481FF4A}" vid="{E4027B7A-632F-40AD-B335-AC08D08D8A3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E3F2482381A214485F148E738AE1B9A" ma:contentTypeVersion="16" ma:contentTypeDescription="Create a new document." ma:contentTypeScope="" ma:versionID="98993af99459435a43748aca3ef68176">
  <xsd:schema xmlns:xsd="http://www.w3.org/2001/XMLSchema" xmlns:xs="http://www.w3.org/2001/XMLSchema" xmlns:p="http://schemas.microsoft.com/office/2006/metadata/properties" xmlns:ns2="ef15ea92-d665-4eb4-91e3-7ae34e5e038a" xmlns:ns3="b695005b-d803-47f4-974f-abac8cfe93be" targetNamespace="http://schemas.microsoft.com/office/2006/metadata/properties" ma:root="true" ma:fieldsID="994b4f62000eb01eeee9af66c50a1f28" ns2:_="" ns3:_="">
    <xsd:import namespace="ef15ea92-d665-4eb4-91e3-7ae34e5e038a"/>
    <xsd:import namespace="b695005b-d803-47f4-974f-abac8cfe93b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LengthInSeconds" minOccurs="0"/>
                <xsd:element ref="ns2:MediaServiceDateTaken"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15ea92-d665-4eb4-91e3-7ae34e5e038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34ff7c53-18f0-4681-94f8-0b89ad069e15"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695005b-d803-47f4-974f-abac8cfe93b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a175014-054e-41b5-ab93-db1c70bf413f}" ma:internalName="TaxCatchAll" ma:showField="CatchAllData" ma:web="b695005b-d803-47f4-974f-abac8cfe93be">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f15ea92-d665-4eb4-91e3-7ae34e5e038a">
      <Terms xmlns="http://schemas.microsoft.com/office/infopath/2007/PartnerControls"/>
    </lcf76f155ced4ddcb4097134ff3c332f>
    <TaxCatchAll xmlns="b695005b-d803-47f4-974f-abac8cfe93be" xsi:nil="true"/>
  </documentManagement>
</p:properties>
</file>

<file path=customXml/itemProps1.xml><?xml version="1.0" encoding="utf-8"?>
<ds:datastoreItem xmlns:ds="http://schemas.openxmlformats.org/officeDocument/2006/customXml" ds:itemID="{6831C5DE-FF3C-4657-B2FC-0C8AB02972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15ea92-d665-4eb4-91e3-7ae34e5e038a"/>
    <ds:schemaRef ds:uri="b695005b-d803-47f4-974f-abac8cfe93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1B24BB1-E419-4B3A-904B-F4B8CF9E3564}">
  <ds:schemaRefs>
    <ds:schemaRef ds:uri="http://schemas.microsoft.com/sharepoint/v3/contenttype/forms"/>
  </ds:schemaRefs>
</ds:datastoreItem>
</file>

<file path=customXml/itemProps3.xml><?xml version="1.0" encoding="utf-8"?>
<ds:datastoreItem xmlns:ds="http://schemas.openxmlformats.org/officeDocument/2006/customXml" ds:itemID="{C4E1ABBC-3F18-44BE-86C7-DF31524A01F5}">
  <ds:schemaRefs>
    <ds:schemaRef ds:uri="http://schemas.openxmlformats.org/officeDocument/2006/bibliography"/>
  </ds:schemaRefs>
</ds:datastoreItem>
</file>

<file path=customXml/itemProps4.xml><?xml version="1.0" encoding="utf-8"?>
<ds:datastoreItem xmlns:ds="http://schemas.openxmlformats.org/officeDocument/2006/customXml" ds:itemID="{AF9B30A4-A31A-4FD8-9A90-0EDCB09B0AE7}">
  <ds:schemaRefs>
    <ds:schemaRef ds:uri="http://schemas.microsoft.com/office/2006/metadata/properties"/>
    <ds:schemaRef ds:uri="http://schemas.microsoft.com/office/infopath/2007/PartnerControls"/>
    <ds:schemaRef ds:uri="ef15ea92-d665-4eb4-91e3-7ae34e5e038a"/>
    <ds:schemaRef ds:uri="b695005b-d803-47f4-974f-abac8cfe93be"/>
  </ds:schemaRefs>
</ds:datastoreItem>
</file>

<file path=docProps/app.xml><?xml version="1.0" encoding="utf-8"?>
<Properties xmlns="http://schemas.openxmlformats.org/officeDocument/2006/extended-properties" xmlns:vt="http://schemas.openxmlformats.org/officeDocument/2006/docPropsVTypes">
  <Template>MSQ_Report template</Template>
  <TotalTime>5</TotalTime>
  <Pages>16</Pages>
  <Words>3746</Words>
  <Characters>24017</Characters>
  <Application>Microsoft Office Word</Application>
  <DocSecurity>0</DocSecurity>
  <Lines>1501</Lines>
  <Paragraphs>750</Paragraphs>
  <ScaleCrop>false</ScaleCrop>
  <Company/>
  <LinksUpToDate>false</LinksUpToDate>
  <CharactersWithSpaces>27013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Lien Chau</dc:creator>
  <cp:keywords/>
  <dc:description/>
  <cp:lastModifiedBy>Georgi Tomlinson</cp:lastModifiedBy>
  <cp:revision>3</cp:revision>
  <cp:lastPrinted>2024-05-21T01:47:00Z</cp:lastPrinted>
  <dcterms:created xsi:type="dcterms:W3CDTF">2026-01-29T05:42:00Z</dcterms:created>
  <dcterms:modified xsi:type="dcterms:W3CDTF">2026-01-29T05:45:00Z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0x0101006E3F2482381A214485F148E738AE1B9A</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2026-01-29T05:42:59Z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c5ccd573-ff69-4ff8-ada6-359bd6300982</vt:lpwstr>
  </property>
  <property fmtid="{D5CDD505-2E9C-101B-9397-08002B2CF9AE}" pid="9" name="MSIP_Label_defa4170-0d19-0005-0004-bc88714345d2_ActionId">
    <vt:lpwstr>f1b6c388-4dc9-4d40-94c4-ab9145b48513</vt:lpwstr>
  </property>
  <property fmtid="{D5CDD505-2E9C-101B-9397-08002B2CF9AE}" pid="10" name="MSIP_Label_defa4170-0d19-0005-0004-bc88714345d2_ContentBits">
    <vt:lpwstr>0</vt:lpwstr>
  </property>
  <property fmtid="{D5CDD505-2E9C-101B-9397-08002B2CF9AE}" pid="11" name="MSIP_Label_defa4170-0d19-0005-0004-bc88714345d2_Tag">
    <vt:lpwstr>10, 3, 0, 1</vt:lpwstr>
  </property>
</Properties>
</file>